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71A" w:rsidRPr="006C6843" w:rsidRDefault="00D6371A" w:rsidP="00D6371A">
      <w:pPr>
        <w:pStyle w:val="Header"/>
        <w:tabs>
          <w:tab w:val="right" w:pos="9072"/>
        </w:tabs>
        <w:overflowPunct/>
        <w:autoSpaceDE/>
        <w:autoSpaceDN/>
        <w:adjustRightInd/>
        <w:spacing w:after="180"/>
        <w:textAlignment w:val="auto"/>
        <w:rPr>
          <w:rFonts w:eastAsia="SimSun" w:cs="Arial"/>
          <w:sz w:val="24"/>
          <w:lang w:eastAsia="en-US"/>
        </w:rPr>
      </w:pPr>
      <w:r w:rsidRPr="001138EF">
        <w:rPr>
          <w:rFonts w:eastAsia="SimSun" w:cs="Arial"/>
          <w:sz w:val="24"/>
          <w:lang w:val="en-GB" w:eastAsia="en-US"/>
        </w:rPr>
        <w:t>3GPP TSG-RAN WG4 Meeting #8</w:t>
      </w:r>
      <w:r>
        <w:rPr>
          <w:rFonts w:eastAsia="SimSun" w:cs="Arial"/>
          <w:sz w:val="24"/>
          <w:lang w:val="en-GB" w:eastAsia="en-US"/>
        </w:rPr>
        <w:t>6</w:t>
      </w:r>
      <w:r w:rsidR="00BA6849">
        <w:rPr>
          <w:rFonts w:eastAsia="SimSun" w:cs="Arial"/>
          <w:sz w:val="24"/>
          <w:lang w:val="en-GB" w:eastAsia="en-US"/>
        </w:rPr>
        <w:t>bits</w:t>
      </w:r>
      <w:r w:rsidRPr="001138EF">
        <w:rPr>
          <w:rFonts w:eastAsia="SimSun" w:cs="Arial"/>
          <w:sz w:val="24"/>
          <w:lang w:val="en-GB" w:eastAsia="en-US"/>
        </w:rPr>
        <w:t xml:space="preserve">                                 </w:t>
      </w:r>
      <w:r w:rsidR="006C3AE8">
        <w:rPr>
          <w:rFonts w:eastAsia="SimSun" w:cs="Arial"/>
          <w:sz w:val="24"/>
          <w:lang w:val="en-GB" w:eastAsia="en-US"/>
        </w:rPr>
        <w:tab/>
      </w:r>
      <w:r w:rsidR="006C3AE8" w:rsidRPr="006C3AE8">
        <w:rPr>
          <w:rFonts w:eastAsia="SimSun" w:cs="Arial"/>
          <w:sz w:val="24"/>
          <w:lang w:val="en-GB" w:eastAsia="en-US"/>
        </w:rPr>
        <w:t>R4-1804117</w:t>
      </w:r>
    </w:p>
    <w:p w:rsidR="00BA6849" w:rsidRPr="00B555B8" w:rsidRDefault="00BA6849" w:rsidP="00BA6849">
      <w:pPr>
        <w:pStyle w:val="Header"/>
        <w:tabs>
          <w:tab w:val="right" w:pos="9072"/>
        </w:tabs>
        <w:spacing w:after="180"/>
        <w:rPr>
          <w:rFonts w:cs="Arial"/>
          <w:sz w:val="24"/>
          <w:lang w:val="en-GB"/>
        </w:rPr>
      </w:pPr>
      <w:bookmarkStart w:id="0" w:name="OLE_LINK27"/>
      <w:r w:rsidRPr="006C584A">
        <w:rPr>
          <w:rFonts w:cs="Arial"/>
          <w:sz w:val="24"/>
          <w:lang w:val="en-GB"/>
        </w:rPr>
        <w:t>Melbourne</w:t>
      </w:r>
      <w:r>
        <w:rPr>
          <w:rFonts w:cs="Arial"/>
          <w:sz w:val="24"/>
          <w:lang w:val="en-GB"/>
        </w:rPr>
        <w:t xml:space="preserve">, </w:t>
      </w:r>
      <w:r w:rsidRPr="006C584A">
        <w:rPr>
          <w:rFonts w:cs="Arial"/>
          <w:sz w:val="24"/>
          <w:lang w:val="en-GB"/>
        </w:rPr>
        <w:t xml:space="preserve">Australia </w:t>
      </w:r>
      <w:r>
        <w:rPr>
          <w:rFonts w:cs="Arial"/>
          <w:sz w:val="24"/>
          <w:lang w:val="en-GB"/>
        </w:rPr>
        <w:t xml:space="preserve"> April 16 – April 20, 2018</w:t>
      </w:r>
      <w:bookmarkEnd w:id="0"/>
    </w:p>
    <w:p w:rsidR="007B2E0F" w:rsidRPr="001138EF" w:rsidRDefault="007B2E0F" w:rsidP="007B2E0F">
      <w:pPr>
        <w:tabs>
          <w:tab w:val="left" w:pos="1985"/>
        </w:tabs>
        <w:jc w:val="both"/>
        <w:rPr>
          <w:rFonts w:ascii="Arial" w:hAnsi="Arial" w:cs="Arial"/>
          <w:b/>
          <w:sz w:val="22"/>
        </w:rPr>
      </w:pPr>
      <w:r w:rsidRPr="001138EF">
        <w:rPr>
          <w:rFonts w:ascii="Arial" w:hAnsi="Arial" w:cs="Arial"/>
          <w:b/>
          <w:sz w:val="22"/>
        </w:rPr>
        <w:t xml:space="preserve">Source: </w:t>
      </w:r>
      <w:r w:rsidRPr="001138EF">
        <w:rPr>
          <w:rFonts w:ascii="Arial" w:hAnsi="Arial" w:cs="Arial"/>
          <w:b/>
          <w:sz w:val="22"/>
        </w:rPr>
        <w:tab/>
      </w:r>
      <w:r w:rsidR="00A04834" w:rsidRPr="001138EF">
        <w:rPr>
          <w:rFonts w:ascii="Arial" w:hAnsi="Arial" w:cs="Arial"/>
          <w:b/>
          <w:sz w:val="22"/>
        </w:rPr>
        <w:t>Intel Corporation</w:t>
      </w:r>
    </w:p>
    <w:p w:rsidR="007B2E0F" w:rsidRPr="001138EF" w:rsidRDefault="007B2E0F" w:rsidP="00DC35A2">
      <w:pPr>
        <w:tabs>
          <w:tab w:val="left" w:pos="1985"/>
        </w:tabs>
        <w:ind w:left="1985" w:hanging="1985"/>
        <w:rPr>
          <w:rFonts w:ascii="Arial" w:eastAsia="SimSun" w:hAnsi="Arial" w:cs="Arial"/>
          <w:b/>
          <w:sz w:val="22"/>
          <w:lang w:eastAsia="zh-CN"/>
        </w:rPr>
      </w:pPr>
      <w:r w:rsidRPr="001138EF">
        <w:rPr>
          <w:rFonts w:ascii="Arial" w:hAnsi="Arial" w:cs="Arial"/>
          <w:b/>
          <w:sz w:val="22"/>
        </w:rPr>
        <w:t xml:space="preserve">Title: </w:t>
      </w:r>
      <w:r w:rsidR="00613A60" w:rsidRPr="001138EF">
        <w:rPr>
          <w:rFonts w:ascii="Arial" w:eastAsia="SimSun" w:hAnsi="Arial" w:cs="Arial" w:hint="eastAsia"/>
          <w:b/>
          <w:sz w:val="22"/>
          <w:lang w:eastAsia="zh-CN"/>
        </w:rPr>
        <w:t xml:space="preserve"> </w:t>
      </w:r>
      <w:bookmarkStart w:id="1" w:name="OLE_LINK46"/>
      <w:bookmarkStart w:id="2" w:name="OLE_LINK40"/>
      <w:r w:rsidR="006C7D03" w:rsidRPr="001138EF">
        <w:rPr>
          <w:rFonts w:ascii="Arial" w:hAnsi="Arial" w:cs="Arial"/>
          <w:b/>
          <w:sz w:val="22"/>
        </w:rPr>
        <w:tab/>
      </w:r>
      <w:bookmarkEnd w:id="1"/>
      <w:r w:rsidR="00704106">
        <w:rPr>
          <w:rFonts w:ascii="Arial" w:hAnsi="Arial" w:cs="Arial"/>
          <w:b/>
          <w:sz w:val="22"/>
        </w:rPr>
        <w:tab/>
      </w:r>
      <w:r w:rsidR="00BA6849">
        <w:rPr>
          <w:rFonts w:ascii="Arial" w:eastAsia="SimSun" w:hAnsi="Arial" w:cs="Arial"/>
          <w:b/>
          <w:sz w:val="22"/>
          <w:lang w:eastAsia="zh-CN"/>
        </w:rPr>
        <w:t>On</w:t>
      </w:r>
      <w:r w:rsidR="006320AE" w:rsidRPr="006320AE">
        <w:rPr>
          <w:rFonts w:ascii="Arial" w:eastAsia="SimSun" w:hAnsi="Arial" w:cs="Arial"/>
          <w:b/>
          <w:sz w:val="22"/>
          <w:lang w:eastAsia="zh-CN"/>
        </w:rPr>
        <w:t xml:space="preserve"> MRTD requirement</w:t>
      </w:r>
      <w:r w:rsidR="006320AE">
        <w:rPr>
          <w:rFonts w:ascii="Arial" w:eastAsia="SimSun" w:hAnsi="Arial" w:cs="Arial"/>
          <w:b/>
          <w:sz w:val="22"/>
          <w:lang w:eastAsia="zh-CN"/>
        </w:rPr>
        <w:t>s</w:t>
      </w:r>
      <w:r w:rsidR="006320AE" w:rsidRPr="006320AE">
        <w:rPr>
          <w:rFonts w:ascii="Arial" w:eastAsia="SimSun" w:hAnsi="Arial" w:cs="Arial"/>
          <w:b/>
          <w:sz w:val="22"/>
          <w:lang w:eastAsia="zh-CN"/>
        </w:rPr>
        <w:t xml:space="preserve"> for NR CA</w:t>
      </w:r>
    </w:p>
    <w:bookmarkEnd w:id="2"/>
    <w:p w:rsidR="00B35AC3" w:rsidRPr="001138EF" w:rsidRDefault="007B2E0F" w:rsidP="007B2E0F">
      <w:pPr>
        <w:tabs>
          <w:tab w:val="left" w:pos="1985"/>
        </w:tabs>
        <w:jc w:val="both"/>
        <w:rPr>
          <w:rFonts w:ascii="Arial" w:hAnsi="Arial" w:cs="Arial"/>
          <w:b/>
          <w:sz w:val="22"/>
        </w:rPr>
      </w:pPr>
      <w:r w:rsidRPr="001138EF">
        <w:rPr>
          <w:rFonts w:ascii="Arial" w:hAnsi="Arial" w:cs="Arial"/>
          <w:b/>
          <w:sz w:val="22"/>
        </w:rPr>
        <w:t>Agenda Item:</w:t>
      </w:r>
      <w:r w:rsidRPr="001138EF">
        <w:rPr>
          <w:rFonts w:ascii="Arial" w:hAnsi="Arial" w:cs="Arial"/>
          <w:b/>
          <w:sz w:val="22"/>
        </w:rPr>
        <w:tab/>
      </w:r>
      <w:r w:rsidR="006C3AE8">
        <w:rPr>
          <w:rFonts w:ascii="Arial" w:hAnsi="Arial" w:cs="Arial"/>
          <w:b/>
          <w:sz w:val="22"/>
        </w:rPr>
        <w:t>7.9.9.2</w:t>
      </w:r>
    </w:p>
    <w:p w:rsidR="007B2E0F" w:rsidRPr="001138EF" w:rsidRDefault="007B2E0F" w:rsidP="007B2E0F">
      <w:pPr>
        <w:tabs>
          <w:tab w:val="left" w:pos="1985"/>
        </w:tabs>
        <w:jc w:val="both"/>
        <w:rPr>
          <w:rFonts w:ascii="Arial" w:eastAsia="SimSun" w:hAnsi="Arial" w:cs="Arial"/>
          <w:b/>
          <w:sz w:val="22"/>
          <w:lang w:eastAsia="zh-CN"/>
        </w:rPr>
      </w:pPr>
      <w:r w:rsidRPr="001138EF">
        <w:rPr>
          <w:rFonts w:ascii="Arial" w:hAnsi="Arial" w:cs="Arial"/>
          <w:b/>
          <w:sz w:val="22"/>
        </w:rPr>
        <w:t>Document for:</w:t>
      </w:r>
      <w:r w:rsidRPr="001138EF">
        <w:rPr>
          <w:rFonts w:ascii="Arial" w:hAnsi="Arial" w:cs="Arial"/>
          <w:b/>
          <w:sz w:val="22"/>
        </w:rPr>
        <w:tab/>
      </w:r>
      <w:r w:rsidR="00222631" w:rsidRPr="001138EF">
        <w:rPr>
          <w:rFonts w:ascii="Arial" w:eastAsia="SimSun" w:hAnsi="Arial" w:cs="Arial" w:hint="eastAsia"/>
          <w:b/>
          <w:sz w:val="22"/>
          <w:lang w:eastAsia="zh-CN"/>
        </w:rPr>
        <w:t>Discussion</w:t>
      </w:r>
    </w:p>
    <w:p w:rsidR="00DC13E9" w:rsidRPr="005B7538" w:rsidRDefault="00DC13E9" w:rsidP="007B2E0F">
      <w:pPr>
        <w:pStyle w:val="Heading1"/>
        <w:numPr>
          <w:ilvl w:val="0"/>
          <w:numId w:val="1"/>
        </w:numPr>
        <w:tabs>
          <w:tab w:val="num" w:pos="45"/>
        </w:tabs>
        <w:ind w:left="405"/>
        <w:rPr>
          <w:sz w:val="32"/>
          <w:szCs w:val="32"/>
        </w:rPr>
      </w:pPr>
      <w:r w:rsidRPr="005B7538">
        <w:rPr>
          <w:sz w:val="32"/>
          <w:szCs w:val="32"/>
        </w:rPr>
        <w:t>Introduction</w:t>
      </w:r>
    </w:p>
    <w:p w:rsidR="00DC35A2" w:rsidRPr="0050327B" w:rsidRDefault="00D6371A" w:rsidP="0050327B">
      <w:pPr>
        <w:jc w:val="both"/>
        <w:rPr>
          <w:lang w:val="en-US"/>
        </w:rPr>
      </w:pPr>
      <w:r w:rsidRPr="00DC35A2">
        <w:t xml:space="preserve">In </w:t>
      </w:r>
      <w:r>
        <w:t xml:space="preserve">WF </w:t>
      </w:r>
      <w:r w:rsidRPr="00804C8D">
        <w:t>R4-1801300</w:t>
      </w:r>
      <w:r>
        <w:t xml:space="preserve"> </w:t>
      </w:r>
      <w:r w:rsidRPr="00DC35A2">
        <w:fldChar w:fldCharType="begin"/>
      </w:r>
      <w:r w:rsidRPr="00DC35A2">
        <w:instrText xml:space="preserve"> REF _Ref497819006 \r \h </w:instrText>
      </w:r>
      <w:r>
        <w:instrText xml:space="preserve"> \* MERGEFORMAT </w:instrText>
      </w:r>
      <w:r w:rsidRPr="00DC35A2">
        <w:fldChar w:fldCharType="separate"/>
      </w:r>
      <w:r>
        <w:t>[1</w:t>
      </w:r>
      <w:r w:rsidRPr="00DC35A2">
        <w:t>]</w:t>
      </w:r>
      <w:r w:rsidRPr="00DC35A2">
        <w:fldChar w:fldCharType="end"/>
      </w:r>
      <w:r w:rsidRPr="00DC35A2">
        <w:t xml:space="preserve">, </w:t>
      </w:r>
      <w:r>
        <w:t xml:space="preserve">the MRTD requirements </w:t>
      </w:r>
      <w:r w:rsidR="00A265AA">
        <w:t>for inter-band and intra-band non-contiguous FR1 NR CA</w:t>
      </w:r>
      <w:r>
        <w:t xml:space="preserve"> with 15 kHz SCS have been approved</w:t>
      </w:r>
      <w:r w:rsidRPr="00DC35A2">
        <w:t>.</w:t>
      </w:r>
      <w:r w:rsidR="002E35D6">
        <w:t xml:space="preserve"> Up to now, the MRTD requirements for higher SCS is still undetermined</w:t>
      </w:r>
      <w:r>
        <w:t xml:space="preserve">. In this contribution, we provide </w:t>
      </w:r>
      <w:r w:rsidR="002E35D6">
        <w:t>further</w:t>
      </w:r>
      <w:r>
        <w:t xml:space="preserve"> discussion on the MRTD requirements for </w:t>
      </w:r>
      <w:r w:rsidR="002E35D6">
        <w:t>NR CA</w:t>
      </w:r>
      <w:r>
        <w:t xml:space="preserve">. </w:t>
      </w:r>
      <w:r w:rsidRPr="00DC35A2">
        <w:t xml:space="preserve"> </w:t>
      </w:r>
    </w:p>
    <w:p w:rsidR="00FA3E46" w:rsidRPr="00660891" w:rsidRDefault="00E9777C" w:rsidP="00660891">
      <w:pPr>
        <w:pStyle w:val="Heading1"/>
        <w:numPr>
          <w:ilvl w:val="0"/>
          <w:numId w:val="1"/>
        </w:numPr>
        <w:tabs>
          <w:tab w:val="num" w:pos="45"/>
        </w:tabs>
        <w:ind w:left="405"/>
        <w:rPr>
          <w:sz w:val="32"/>
          <w:szCs w:val="32"/>
        </w:rPr>
      </w:pPr>
      <w:r>
        <w:rPr>
          <w:rFonts w:eastAsia="SimSun"/>
          <w:sz w:val="32"/>
          <w:szCs w:val="32"/>
        </w:rPr>
        <w:t>MRTD</w:t>
      </w:r>
      <w:r w:rsidR="00F32462">
        <w:rPr>
          <w:rFonts w:eastAsia="SimSun"/>
          <w:sz w:val="32"/>
          <w:szCs w:val="32"/>
        </w:rPr>
        <w:t xml:space="preserve"> for inter</w:t>
      </w:r>
      <w:r w:rsidR="00A265AA">
        <w:rPr>
          <w:rFonts w:eastAsia="SimSun"/>
          <w:sz w:val="32"/>
          <w:szCs w:val="32"/>
        </w:rPr>
        <w:t xml:space="preserve">-band and </w:t>
      </w:r>
      <w:r w:rsidR="00F32462">
        <w:rPr>
          <w:rFonts w:eastAsia="SimSun"/>
          <w:sz w:val="32"/>
          <w:szCs w:val="32"/>
        </w:rPr>
        <w:t>intra-band</w:t>
      </w:r>
      <w:r w:rsidR="00A265AA">
        <w:rPr>
          <w:rFonts w:eastAsia="SimSun"/>
          <w:sz w:val="32"/>
          <w:szCs w:val="32"/>
        </w:rPr>
        <w:t xml:space="preserve"> non-contiguous</w:t>
      </w:r>
      <w:r w:rsidR="00F32462">
        <w:rPr>
          <w:rFonts w:eastAsia="SimSun"/>
          <w:sz w:val="32"/>
          <w:szCs w:val="32"/>
        </w:rPr>
        <w:t xml:space="preserve"> NR CA</w:t>
      </w:r>
    </w:p>
    <w:p w:rsidR="00DB7755" w:rsidRDefault="00DB7755" w:rsidP="00DB7755">
      <w:pPr>
        <w:jc w:val="both"/>
      </w:pPr>
      <w:r>
        <w:t xml:space="preserve">We first briefly discuss about </w:t>
      </w:r>
      <w:r w:rsidR="00FB24F4">
        <w:t xml:space="preserve">the </w:t>
      </w:r>
      <w:r>
        <w:t>MRTD for inter-band</w:t>
      </w:r>
      <w:r w:rsidR="0050327B">
        <w:t xml:space="preserve"> and intra-band non-contiguous CA in LTE</w:t>
      </w:r>
      <w:r w:rsidR="00FB24F4">
        <w:t xml:space="preserve">. </w:t>
      </w:r>
      <w:r>
        <w:t xml:space="preserve">According to legacy LTE design, the maximum received timing difference for </w:t>
      </w:r>
      <w:r w:rsidR="00FB24F4">
        <w:t>inter-band dual connectivity can be interpreted as follows:</w:t>
      </w:r>
    </w:p>
    <w:p w:rsidR="00FB24F4" w:rsidRDefault="00D6371A" w:rsidP="002E35D6">
      <w:pPr>
        <w:pStyle w:val="Caption"/>
        <w:jc w:val="right"/>
      </w:pPr>
      <w:r w:rsidRPr="00804C8D">
        <w:rPr>
          <w:rFonts w:eastAsia="SimSun"/>
          <w:b w:val="0"/>
          <w:lang w:eastAsia="zh-CN"/>
        </w:rPr>
        <w:t>MRTD = Propagation delay difference</w:t>
      </w:r>
      <w:r w:rsidRPr="00804C8D">
        <w:rPr>
          <w:rFonts w:eastAsia="SimSun"/>
          <w:b w:val="0"/>
          <w:lang w:eastAsia="zh-CN"/>
        </w:rPr>
        <w:tab/>
      </w:r>
      <w:r>
        <w:rPr>
          <w:rFonts w:eastAsia="SimSun"/>
          <w:lang w:eastAsia="zh-CN"/>
        </w:rPr>
        <w:t xml:space="preserve">+ </w:t>
      </w:r>
      <w:r w:rsidRPr="00804C8D">
        <w:rPr>
          <w:rFonts w:eastAsia="SimSun"/>
          <w:b w:val="0"/>
          <w:lang w:eastAsia="zh-CN"/>
        </w:rPr>
        <w:t>Cell phase synchronization error</w:t>
      </w:r>
      <w:r w:rsidR="002E35D6">
        <w:rPr>
          <w:rFonts w:eastAsia="SimSun"/>
          <w:lang w:eastAsia="zh-CN"/>
        </w:rPr>
        <w:tab/>
      </w:r>
      <w:r w:rsidR="002E35D6">
        <w:rPr>
          <w:rFonts w:eastAsia="SimSun"/>
          <w:lang w:eastAsia="zh-CN"/>
        </w:rPr>
        <w:tab/>
      </w:r>
      <w:r w:rsidR="002E35D6">
        <w:rPr>
          <w:rFonts w:eastAsia="SimSun"/>
          <w:lang w:eastAsia="zh-CN"/>
        </w:rPr>
        <w:tab/>
      </w:r>
      <w:r w:rsidR="002E35D6">
        <w:rPr>
          <w:rFonts w:eastAsia="SimSun"/>
          <w:lang w:eastAsia="zh-CN"/>
        </w:rPr>
        <w:tab/>
      </w:r>
      <w:r w:rsidR="002E35D6">
        <w:rPr>
          <w:rFonts w:eastAsia="SimSun"/>
          <w:lang w:eastAsia="zh-CN"/>
        </w:rPr>
        <w:tab/>
      </w:r>
      <w:r w:rsidR="002E35D6">
        <w:rPr>
          <w:rFonts w:eastAsia="SimSun"/>
          <w:lang w:eastAsia="zh-CN"/>
        </w:rPr>
        <w:tab/>
      </w:r>
      <w:r w:rsidR="002E35D6">
        <w:rPr>
          <w:rFonts w:eastAsia="SimSun"/>
          <w:lang w:eastAsia="zh-CN"/>
        </w:rPr>
        <w:tab/>
      </w:r>
      <w:r w:rsidR="00A06EFF" w:rsidRPr="00A06EFF">
        <w:rPr>
          <w:b w:val="0"/>
        </w:rPr>
        <w:t>(1)</w:t>
      </w:r>
    </w:p>
    <w:p w:rsidR="005F6885" w:rsidRDefault="001918DB" w:rsidP="005F6885">
      <w:pPr>
        <w:jc w:val="both"/>
      </w:pPr>
      <w:r>
        <w:t xml:space="preserve">Note that the first term 30 </w:t>
      </w:r>
      <w:r w:rsidR="003A49B5" w:rsidRPr="00424832">
        <w:t xml:space="preserve">µs </w:t>
      </w:r>
      <w:r>
        <w:t>in equation (1) for MRTD definition in LTE, which is based on propagation delay (RTT) in the network coverage</w:t>
      </w:r>
      <w:r w:rsidR="003A49B5">
        <w:t xml:space="preserve"> and the second team of 0.26 </w:t>
      </w:r>
      <w:r w:rsidR="003A49B5" w:rsidRPr="00424832">
        <w:t>µs</w:t>
      </w:r>
      <w:r w:rsidR="003A49B5">
        <w:t xml:space="preserve"> is TAE defined in TS 36.104</w:t>
      </w:r>
      <w:r>
        <w:t xml:space="preserve">. </w:t>
      </w:r>
      <w:r w:rsidR="003A49B5">
        <w:t>For the propagation delay, i</w:t>
      </w:r>
      <w:r>
        <w:t xml:space="preserve">t basically </w:t>
      </w:r>
      <w:r w:rsidRPr="005F6885">
        <w:t xml:space="preserve">considers up to 9km relative </w:t>
      </w:r>
      <w:r>
        <w:t xml:space="preserve">propagation distance difference </w:t>
      </w:r>
      <w:r w:rsidRPr="005F6885">
        <w:t>for LTE deployment.</w:t>
      </w:r>
      <w:r>
        <w:t xml:space="preserve"> </w:t>
      </w:r>
      <w:r w:rsidR="004E3B4B">
        <w:t>Although</w:t>
      </w:r>
      <w:r w:rsidR="005F6885" w:rsidRPr="005F6885">
        <w:t xml:space="preserve"> </w:t>
      </w:r>
      <w:r w:rsidR="00F32462">
        <w:t>NR CA</w:t>
      </w:r>
      <w:r w:rsidR="005F6885" w:rsidRPr="005F6885">
        <w:t xml:space="preserve"> </w:t>
      </w:r>
      <w:r w:rsidR="004E3B4B">
        <w:t>may require similar</w:t>
      </w:r>
      <w:r w:rsidR="005F6885" w:rsidRPr="005F6885">
        <w:t xml:space="preserve"> deployment</w:t>
      </w:r>
      <w:r>
        <w:t xml:space="preserve"> as LTE</w:t>
      </w:r>
      <w:r w:rsidR="005F6885" w:rsidRPr="005F6885">
        <w:t>,</w:t>
      </w:r>
      <w:r>
        <w:t xml:space="preserve"> </w:t>
      </w:r>
      <w:r w:rsidRPr="001918DB">
        <w:t>the network deployment should also consid</w:t>
      </w:r>
      <w:r>
        <w:t>er UE implementation capability</w:t>
      </w:r>
      <w:r w:rsidR="005F6885" w:rsidRPr="005F6885">
        <w:t xml:space="preserve">. </w:t>
      </w:r>
      <w:r w:rsidR="008350AC">
        <w:t>For instance</w:t>
      </w:r>
      <w:r w:rsidR="005F6885" w:rsidRPr="005F6885">
        <w:t>,</w:t>
      </w:r>
      <w:r>
        <w:t xml:space="preserve"> for MRTD in CA</w:t>
      </w:r>
      <w:r w:rsidR="003A49B5">
        <w:t>, 30.2</w:t>
      </w:r>
      <w:r>
        <w:t xml:space="preserve">6 </w:t>
      </w:r>
      <w:r w:rsidR="003A49B5" w:rsidRPr="00424832">
        <w:t xml:space="preserve">µs </w:t>
      </w:r>
      <w:r w:rsidR="008350AC">
        <w:t>occupies</w:t>
      </w:r>
      <w:r w:rsidR="008350AC" w:rsidRPr="008350AC">
        <w:t xml:space="preserve"> rough</w:t>
      </w:r>
      <w:r w:rsidR="008350AC">
        <w:t>ly</w:t>
      </w:r>
      <w:r w:rsidR="008350AC" w:rsidRPr="008350AC">
        <w:t xml:space="preserve"> </w:t>
      </w:r>
      <w:r>
        <w:t>a half OFDM symbol</w:t>
      </w:r>
      <w:r w:rsidR="008350AC" w:rsidRPr="008350AC">
        <w:t xml:space="preserve"> for </w:t>
      </w:r>
      <w:r w:rsidR="008350AC">
        <w:t xml:space="preserve">the </w:t>
      </w:r>
      <w:r>
        <w:t>15</w:t>
      </w:r>
      <w:r w:rsidR="008350AC">
        <w:t xml:space="preserve"> k</w:t>
      </w:r>
      <w:r w:rsidR="008350AC" w:rsidRPr="008350AC">
        <w:t>Hz</w:t>
      </w:r>
      <w:r>
        <w:t xml:space="preserve"> SCS, </w:t>
      </w:r>
      <w:r w:rsidRPr="001918DB">
        <w:rPr>
          <w:color w:val="000000"/>
        </w:rPr>
        <w:t>one OFDM symbol for 30 kHz, two OFDM symbols for 60 kHz, and four OFDM symbols for 120 kHz</w:t>
      </w:r>
      <w:r w:rsidR="005F6885" w:rsidRPr="005F6885">
        <w:t>.</w:t>
      </w:r>
      <w:r>
        <w:t xml:space="preserve"> Based on LTE UE implementation, one half OFDM symbol over-lapping is proven to be acceptable for power control and AGC design. </w:t>
      </w:r>
      <w:r w:rsidR="003A49B5">
        <w:t xml:space="preserve">Larger over-lapping will cause a big challenge for UE implementation. </w:t>
      </w:r>
      <w:r>
        <w:t>Therefore, it is reasonable to maintain a similar over-lapping when we design MRTD for NR CA.</w:t>
      </w:r>
    </w:p>
    <w:p w:rsidR="00D6371A" w:rsidRDefault="00911055" w:rsidP="00D6371A">
      <w:pPr>
        <w:jc w:val="both"/>
      </w:pPr>
      <w:r>
        <w:t>As it was approved in</w:t>
      </w:r>
      <w:r w:rsidR="00D6371A">
        <w:t xml:space="preserve"> [1],</w:t>
      </w:r>
      <w:r>
        <w:t xml:space="preserve"> the MRTD for FR1 CA with 15kHz SCS is 33</w:t>
      </w:r>
      <w:r w:rsidRPr="00911055">
        <w:t xml:space="preserve"> </w:t>
      </w:r>
      <w:r w:rsidRPr="00424832">
        <w:t>µs</w:t>
      </w:r>
      <w:r>
        <w:t>. F</w:t>
      </w:r>
      <w:r w:rsidR="00D6371A">
        <w:t>or</w:t>
      </w:r>
      <w:r w:rsidR="00A265AA">
        <w:t xml:space="preserve"> </w:t>
      </w:r>
      <w:bookmarkStart w:id="3" w:name="_GoBack"/>
      <w:bookmarkEnd w:id="3"/>
      <w:r w:rsidR="00D6371A">
        <w:t xml:space="preserve">higher SCS the design of MRTD is a </w:t>
      </w:r>
      <w:r w:rsidR="002E35D6">
        <w:t>trade-off</w:t>
      </w:r>
      <w:r w:rsidR="00D6371A">
        <w:t xml:space="preserve"> between the following two factors: 1) A</w:t>
      </w:r>
      <w:r w:rsidR="00D6371A" w:rsidRPr="00097864">
        <w:t>ll supporte</w:t>
      </w:r>
      <w:r w:rsidR="00D6371A">
        <w:t xml:space="preserve">d network deployment scenarios; 2) power control related issues. Based on these two factors, </w:t>
      </w:r>
      <w:r w:rsidR="00A265AA">
        <w:t>three</w:t>
      </w:r>
      <w:r w:rsidR="00D6371A">
        <w:t xml:space="preserve"> differen</w:t>
      </w:r>
      <w:r w:rsidR="00A265AA">
        <w:t>t MRTD</w:t>
      </w:r>
      <w:r w:rsidR="00D6371A">
        <w:t xml:space="preserve"> designs have been proposed by companies. We analyse the </w:t>
      </w:r>
      <w:r w:rsidR="00D6371A" w:rsidRPr="000B1DAD">
        <w:t>advantages and disadvantages</w:t>
      </w:r>
      <w:r w:rsidR="00D6371A">
        <w:t xml:space="preserve"> of these solutions as below.</w:t>
      </w:r>
    </w:p>
    <w:p w:rsidR="00D6371A" w:rsidRDefault="00D6371A" w:rsidP="00D6371A">
      <w:pPr>
        <w:jc w:val="both"/>
      </w:pPr>
      <w:r w:rsidRPr="002E35D6">
        <w:rPr>
          <w:b/>
        </w:rPr>
        <w:t>Option 1</w:t>
      </w:r>
      <w:r w:rsidR="00A265AA" w:rsidRPr="002E35D6">
        <w:rPr>
          <w:b/>
        </w:rPr>
        <w:t>:</w:t>
      </w:r>
      <w:r w:rsidR="00A265AA" w:rsidRPr="002E35D6">
        <w:t xml:space="preserve"> </w:t>
      </w:r>
      <w:r w:rsidR="00A265AA">
        <w:t>The MRTD</w:t>
      </w:r>
      <w:r>
        <w:t xml:space="preserve"> requirements are scaled based on SCS values. The pros of this solution is that UE follows the LTE implementation, and no complexity issue for power control. The cons of this solution is that network coverage is sacrificed and </w:t>
      </w:r>
      <w:r w:rsidR="002E35D6">
        <w:t xml:space="preserve">the </w:t>
      </w:r>
      <w:r>
        <w:t xml:space="preserve">higher SCS, the shorter network coverage that can support </w:t>
      </w:r>
      <w:r w:rsidR="00A265AA">
        <w:t>NR CA</w:t>
      </w:r>
      <w:r>
        <w:t xml:space="preserve">. </w:t>
      </w:r>
    </w:p>
    <w:p w:rsidR="00D6371A" w:rsidRDefault="00D6371A" w:rsidP="00D6371A">
      <w:pPr>
        <w:jc w:val="both"/>
      </w:pPr>
      <w:r w:rsidRPr="002E35D6">
        <w:rPr>
          <w:b/>
        </w:rPr>
        <w:t>Option 2:</w:t>
      </w:r>
      <w:r>
        <w:t xml:space="preserve"> The MRTD requirements are the same for all different SCS values. The pros of this solution is that network coverage is maintained, but the cons of it is that UE has higher implementation complexity and new power control mechanism is needed, which should be discussed with RAN1.</w:t>
      </w:r>
    </w:p>
    <w:p w:rsidR="00D6371A" w:rsidRPr="005F6885" w:rsidRDefault="00A265AA" w:rsidP="005F6885">
      <w:pPr>
        <w:jc w:val="both"/>
      </w:pPr>
      <w:r w:rsidRPr="002E35D6">
        <w:rPr>
          <w:b/>
        </w:rPr>
        <w:t>Option 3:</w:t>
      </w:r>
      <w:r>
        <w:t xml:space="preserve"> The MRTD requirements </w:t>
      </w:r>
      <w:r w:rsidR="00A9764B">
        <w:t>are not scaled with SCS but are set to be two different values</w:t>
      </w:r>
      <w:r>
        <w:t xml:space="preserve"> for FR1 and FR2</w:t>
      </w:r>
      <w:r w:rsidR="00A9764B">
        <w:t xml:space="preserve"> in NR CA [2]</w:t>
      </w:r>
      <w:r>
        <w:t>. This proposal considers the different coverage range for FR1 and FR2. The pros of this solution is that network coverage is maintained and it is more realistic for FR1 and FR2</w:t>
      </w:r>
      <w:r w:rsidR="000B19D0">
        <w:t xml:space="preserve"> as compared with Option 2</w:t>
      </w:r>
      <w:r>
        <w:t xml:space="preserve">. However, the cons of it is that UE still has higher implementation complexity and new power control mechanism </w:t>
      </w:r>
      <w:r w:rsidR="000B19D0">
        <w:t xml:space="preserve">needs to be introduced by </w:t>
      </w:r>
      <w:r>
        <w:t>RAN1.</w:t>
      </w:r>
    </w:p>
    <w:p w:rsidR="000B19D0" w:rsidRPr="00097864" w:rsidRDefault="000B19D0" w:rsidP="000B19D0">
      <w:pPr>
        <w:jc w:val="both"/>
      </w:pPr>
      <w:r>
        <w:t xml:space="preserve">Considering the balance between network coverage and UE capability, we support </w:t>
      </w:r>
      <w:r w:rsidRPr="002E35D6">
        <w:rPr>
          <w:b/>
        </w:rPr>
        <w:t>Option 1</w:t>
      </w:r>
      <w:r>
        <w:t>.</w:t>
      </w:r>
    </w:p>
    <w:p w:rsidR="00A84F17" w:rsidRPr="00E72043" w:rsidRDefault="00A84F17" w:rsidP="00E72043">
      <w:pPr>
        <w:jc w:val="both"/>
      </w:pPr>
      <w:r w:rsidRPr="00E72043">
        <w:rPr>
          <w:b/>
          <w:i/>
        </w:rPr>
        <w:t xml:space="preserve">Proposal 1: UE shall support the </w:t>
      </w:r>
      <w:r w:rsidR="00F32462">
        <w:rPr>
          <w:b/>
          <w:i/>
        </w:rPr>
        <w:t xml:space="preserve">inter-band </w:t>
      </w:r>
      <w:r w:rsidR="0069618B">
        <w:rPr>
          <w:b/>
          <w:i/>
        </w:rPr>
        <w:t xml:space="preserve">NR </w:t>
      </w:r>
      <w:r w:rsidR="00F32462">
        <w:rPr>
          <w:b/>
          <w:i/>
        </w:rPr>
        <w:t>CA</w:t>
      </w:r>
      <w:r w:rsidRPr="00E72043">
        <w:rPr>
          <w:b/>
          <w:i/>
        </w:rPr>
        <w:t xml:space="preserve"> provided that the MRTD at the UE does not exceed values shown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624"/>
        <w:gridCol w:w="2700"/>
      </w:tblGrid>
      <w:tr w:rsidR="00F32462" w:rsidRPr="00E72043" w:rsidTr="00F32462">
        <w:tc>
          <w:tcPr>
            <w:tcW w:w="1984" w:type="dxa"/>
            <w:shd w:val="clear" w:color="auto" w:fill="auto"/>
          </w:tcPr>
          <w:p w:rsidR="00F32462" w:rsidRPr="00F32462" w:rsidRDefault="00F32462" w:rsidP="00F32462">
            <w:pPr>
              <w:jc w:val="center"/>
              <w:rPr>
                <w:b/>
                <w:i/>
              </w:rPr>
            </w:pPr>
            <w:r w:rsidRPr="00F32462">
              <w:rPr>
                <w:b/>
                <w:i/>
              </w:rPr>
              <w:t>Sub-carrier spacing</w:t>
            </w:r>
          </w:p>
        </w:tc>
        <w:tc>
          <w:tcPr>
            <w:tcW w:w="2624" w:type="dxa"/>
            <w:shd w:val="clear" w:color="auto" w:fill="auto"/>
          </w:tcPr>
          <w:p w:rsidR="00F32462" w:rsidRPr="00F32462" w:rsidRDefault="00F32462" w:rsidP="00F32462">
            <w:pPr>
              <w:jc w:val="center"/>
              <w:rPr>
                <w:b/>
                <w:i/>
              </w:rPr>
            </w:pPr>
            <w:r w:rsidRPr="00F32462">
              <w:rPr>
                <w:b/>
                <w:i/>
              </w:rPr>
              <w:t>Maximum receive timing difference (µs) for FR1</w:t>
            </w:r>
          </w:p>
        </w:tc>
        <w:tc>
          <w:tcPr>
            <w:tcW w:w="2700" w:type="dxa"/>
            <w:shd w:val="clear" w:color="auto" w:fill="auto"/>
          </w:tcPr>
          <w:p w:rsidR="00F32462" w:rsidRPr="00E72043" w:rsidRDefault="00F32462" w:rsidP="00F32462">
            <w:pPr>
              <w:jc w:val="center"/>
              <w:rPr>
                <w:b/>
                <w:i/>
              </w:rPr>
            </w:pPr>
            <w:r w:rsidRPr="00F32462">
              <w:rPr>
                <w:b/>
                <w:i/>
              </w:rPr>
              <w:t>Maximum receive timing difference (µs) for FR2</w:t>
            </w:r>
          </w:p>
        </w:tc>
      </w:tr>
      <w:tr w:rsidR="00F32462" w:rsidRPr="00E72043" w:rsidTr="00F32462">
        <w:tc>
          <w:tcPr>
            <w:tcW w:w="1984" w:type="dxa"/>
            <w:shd w:val="clear" w:color="auto" w:fill="auto"/>
          </w:tcPr>
          <w:p w:rsidR="00F32462" w:rsidRPr="00F32462" w:rsidRDefault="00F32462" w:rsidP="00F32462">
            <w:pPr>
              <w:jc w:val="center"/>
              <w:rPr>
                <w:b/>
                <w:i/>
              </w:rPr>
            </w:pPr>
            <w:r w:rsidRPr="00F32462">
              <w:rPr>
                <w:b/>
                <w:i/>
              </w:rPr>
              <w:lastRenderedPageBreak/>
              <w:t>15</w:t>
            </w:r>
          </w:p>
        </w:tc>
        <w:tc>
          <w:tcPr>
            <w:tcW w:w="2624" w:type="dxa"/>
            <w:shd w:val="clear" w:color="auto" w:fill="auto"/>
          </w:tcPr>
          <w:p w:rsidR="00F32462" w:rsidRPr="00F32462" w:rsidRDefault="00A265AA" w:rsidP="00F32462">
            <w:pPr>
              <w:jc w:val="center"/>
              <w:rPr>
                <w:b/>
                <w:i/>
              </w:rPr>
            </w:pPr>
            <w:r>
              <w:rPr>
                <w:b/>
                <w:i/>
              </w:rPr>
              <w:t>33</w:t>
            </w:r>
          </w:p>
        </w:tc>
        <w:tc>
          <w:tcPr>
            <w:tcW w:w="2700" w:type="dxa"/>
            <w:shd w:val="clear" w:color="auto" w:fill="auto"/>
          </w:tcPr>
          <w:p w:rsidR="00F32462" w:rsidRPr="00E72043" w:rsidRDefault="00F32462" w:rsidP="00F32462">
            <w:pPr>
              <w:jc w:val="center"/>
              <w:rPr>
                <w:b/>
                <w:i/>
              </w:rPr>
            </w:pPr>
            <w:r w:rsidRPr="00F32462">
              <w:rPr>
                <w:b/>
                <w:i/>
              </w:rPr>
              <w:t>N.A.</w:t>
            </w:r>
          </w:p>
        </w:tc>
      </w:tr>
      <w:tr w:rsidR="000B19D0" w:rsidRPr="00E72043" w:rsidTr="00F32462">
        <w:tc>
          <w:tcPr>
            <w:tcW w:w="1984" w:type="dxa"/>
            <w:shd w:val="clear" w:color="auto" w:fill="auto"/>
          </w:tcPr>
          <w:p w:rsidR="000B19D0" w:rsidRPr="00F32462" w:rsidRDefault="000B19D0" w:rsidP="000B19D0">
            <w:pPr>
              <w:jc w:val="center"/>
              <w:rPr>
                <w:b/>
                <w:i/>
              </w:rPr>
            </w:pPr>
            <w:r w:rsidRPr="00F32462">
              <w:rPr>
                <w:b/>
                <w:i/>
              </w:rPr>
              <w:t>30</w:t>
            </w:r>
          </w:p>
        </w:tc>
        <w:tc>
          <w:tcPr>
            <w:tcW w:w="2624" w:type="dxa"/>
            <w:shd w:val="clear" w:color="auto" w:fill="auto"/>
          </w:tcPr>
          <w:p w:rsidR="000B19D0" w:rsidRPr="00E72043" w:rsidRDefault="000B19D0" w:rsidP="000B19D0">
            <w:pPr>
              <w:jc w:val="center"/>
              <w:rPr>
                <w:b/>
                <w:i/>
              </w:rPr>
            </w:pPr>
            <w:r>
              <w:rPr>
                <w:b/>
                <w:i/>
              </w:rPr>
              <w:t>16.5</w:t>
            </w:r>
          </w:p>
        </w:tc>
        <w:tc>
          <w:tcPr>
            <w:tcW w:w="2700" w:type="dxa"/>
            <w:shd w:val="clear" w:color="auto" w:fill="auto"/>
          </w:tcPr>
          <w:p w:rsidR="000B19D0" w:rsidRPr="00E72043" w:rsidRDefault="000B19D0" w:rsidP="000B19D0">
            <w:pPr>
              <w:jc w:val="center"/>
              <w:rPr>
                <w:b/>
                <w:i/>
              </w:rPr>
            </w:pPr>
            <w:r w:rsidRPr="00F32462">
              <w:rPr>
                <w:b/>
                <w:i/>
              </w:rPr>
              <w:t>N.A.</w:t>
            </w:r>
          </w:p>
        </w:tc>
      </w:tr>
      <w:tr w:rsidR="000B19D0" w:rsidRPr="00E72043" w:rsidTr="00F32462">
        <w:tc>
          <w:tcPr>
            <w:tcW w:w="1984" w:type="dxa"/>
            <w:shd w:val="clear" w:color="auto" w:fill="auto"/>
          </w:tcPr>
          <w:p w:rsidR="000B19D0" w:rsidRPr="00F32462" w:rsidRDefault="000B19D0" w:rsidP="000B19D0">
            <w:pPr>
              <w:jc w:val="center"/>
              <w:rPr>
                <w:b/>
                <w:i/>
              </w:rPr>
            </w:pPr>
            <w:r w:rsidRPr="00F32462">
              <w:rPr>
                <w:b/>
                <w:i/>
              </w:rPr>
              <w:t>60</w:t>
            </w:r>
          </w:p>
        </w:tc>
        <w:tc>
          <w:tcPr>
            <w:tcW w:w="2624" w:type="dxa"/>
            <w:shd w:val="clear" w:color="auto" w:fill="auto"/>
          </w:tcPr>
          <w:p w:rsidR="000B19D0" w:rsidRPr="00E72043" w:rsidRDefault="000B19D0" w:rsidP="000B19D0">
            <w:pPr>
              <w:jc w:val="center"/>
              <w:rPr>
                <w:b/>
                <w:i/>
              </w:rPr>
            </w:pPr>
            <w:r>
              <w:rPr>
                <w:b/>
                <w:i/>
              </w:rPr>
              <w:t>8.25</w:t>
            </w:r>
          </w:p>
        </w:tc>
        <w:tc>
          <w:tcPr>
            <w:tcW w:w="2700" w:type="dxa"/>
            <w:shd w:val="clear" w:color="auto" w:fill="auto"/>
          </w:tcPr>
          <w:p w:rsidR="000B19D0" w:rsidRPr="00E72043" w:rsidRDefault="000B19D0" w:rsidP="000B19D0">
            <w:pPr>
              <w:jc w:val="center"/>
              <w:rPr>
                <w:b/>
                <w:i/>
              </w:rPr>
            </w:pPr>
            <w:r>
              <w:rPr>
                <w:b/>
                <w:i/>
              </w:rPr>
              <w:t>8.25</w:t>
            </w:r>
          </w:p>
        </w:tc>
      </w:tr>
      <w:tr w:rsidR="00F32462" w:rsidRPr="00E72043" w:rsidTr="00F32462">
        <w:tc>
          <w:tcPr>
            <w:tcW w:w="1984" w:type="dxa"/>
            <w:shd w:val="clear" w:color="auto" w:fill="auto"/>
          </w:tcPr>
          <w:p w:rsidR="00F32462" w:rsidRPr="00F32462" w:rsidRDefault="00F32462" w:rsidP="00F32462">
            <w:pPr>
              <w:jc w:val="center"/>
              <w:rPr>
                <w:b/>
                <w:i/>
              </w:rPr>
            </w:pPr>
            <w:r w:rsidRPr="00F32462">
              <w:rPr>
                <w:b/>
                <w:i/>
              </w:rPr>
              <w:t>120</w:t>
            </w:r>
          </w:p>
        </w:tc>
        <w:tc>
          <w:tcPr>
            <w:tcW w:w="2624" w:type="dxa"/>
            <w:shd w:val="clear" w:color="auto" w:fill="auto"/>
          </w:tcPr>
          <w:p w:rsidR="00F32462" w:rsidRPr="00F32462" w:rsidRDefault="00F32462" w:rsidP="00F32462">
            <w:pPr>
              <w:jc w:val="center"/>
              <w:rPr>
                <w:b/>
                <w:i/>
              </w:rPr>
            </w:pPr>
            <w:r w:rsidRPr="00F32462">
              <w:rPr>
                <w:b/>
                <w:i/>
              </w:rPr>
              <w:t xml:space="preserve"> N.A.</w:t>
            </w:r>
          </w:p>
        </w:tc>
        <w:tc>
          <w:tcPr>
            <w:tcW w:w="2700" w:type="dxa"/>
            <w:shd w:val="clear" w:color="auto" w:fill="auto"/>
          </w:tcPr>
          <w:p w:rsidR="00F32462" w:rsidRPr="00E72043" w:rsidRDefault="000B19D0" w:rsidP="00F32462">
            <w:pPr>
              <w:jc w:val="center"/>
              <w:rPr>
                <w:b/>
                <w:i/>
              </w:rPr>
            </w:pPr>
            <w:r>
              <w:rPr>
                <w:b/>
                <w:i/>
              </w:rPr>
              <w:t>4.13</w:t>
            </w:r>
          </w:p>
        </w:tc>
      </w:tr>
      <w:tr w:rsidR="00F12DB9" w:rsidRPr="00E72043" w:rsidTr="00A60382">
        <w:tc>
          <w:tcPr>
            <w:tcW w:w="7308" w:type="dxa"/>
            <w:gridSpan w:val="3"/>
            <w:shd w:val="clear" w:color="auto" w:fill="auto"/>
          </w:tcPr>
          <w:p w:rsidR="00F12DB9" w:rsidRDefault="00F12DB9" w:rsidP="009156E7">
            <w:pPr>
              <w:rPr>
                <w:b/>
                <w:i/>
              </w:rPr>
            </w:pPr>
            <w:r w:rsidRPr="00F12DB9">
              <w:rPr>
                <w:b/>
                <w:i/>
              </w:rPr>
              <w:t>Note:</w:t>
            </w:r>
            <w:r w:rsidRPr="00F12DB9">
              <w:rPr>
                <w:b/>
                <w:i/>
              </w:rPr>
              <w:tab/>
              <w:t>For inter-band NR carrier a</w:t>
            </w:r>
            <w:r>
              <w:rPr>
                <w:b/>
                <w:i/>
              </w:rPr>
              <w:t>ggregation between FR1 and FR2, the m</w:t>
            </w:r>
            <w:r w:rsidRPr="00F12DB9">
              <w:rPr>
                <w:b/>
                <w:i/>
              </w:rPr>
              <w:t>aximum</w:t>
            </w:r>
            <w:r w:rsidR="001918DB">
              <w:rPr>
                <w:b/>
                <w:i/>
              </w:rPr>
              <w:t xml:space="preserve"> receive timing difference is </w:t>
            </w:r>
            <w:r w:rsidR="009156E7">
              <w:rPr>
                <w:b/>
                <w:i/>
              </w:rPr>
              <w:t>33</w:t>
            </w:r>
            <w:r w:rsidRPr="00F12DB9">
              <w:rPr>
                <w:b/>
                <w:i/>
              </w:rPr>
              <w:t xml:space="preserve"> µs.</w:t>
            </w:r>
          </w:p>
        </w:tc>
      </w:tr>
    </w:tbl>
    <w:p w:rsidR="00050545" w:rsidRDefault="00050545" w:rsidP="005572CC">
      <w:pPr>
        <w:rPr>
          <w:vertAlign w:val="subscript"/>
        </w:rPr>
      </w:pPr>
    </w:p>
    <w:p w:rsidR="00F32462" w:rsidRDefault="00F32462" w:rsidP="005572CC">
      <w:r w:rsidRPr="00F32462">
        <w:t>For</w:t>
      </w:r>
      <w:r>
        <w:t xml:space="preserve"> intra-band</w:t>
      </w:r>
      <w:r w:rsidR="0069618B">
        <w:t xml:space="preserve"> non-contiguous case, the MRTD requirements should be the same as the inter-band case, which is stated in the following:</w:t>
      </w:r>
    </w:p>
    <w:p w:rsidR="0069618B" w:rsidRPr="00E72043" w:rsidRDefault="0069618B" w:rsidP="0069618B">
      <w:pPr>
        <w:jc w:val="both"/>
      </w:pPr>
      <w:r>
        <w:rPr>
          <w:b/>
          <w:i/>
        </w:rPr>
        <w:t>Proposal 2</w:t>
      </w:r>
      <w:r w:rsidRPr="00E72043">
        <w:rPr>
          <w:b/>
          <w:i/>
        </w:rPr>
        <w:t xml:space="preserve">: UE shall support the </w:t>
      </w:r>
      <w:r w:rsidRPr="0069618B">
        <w:rPr>
          <w:b/>
          <w:i/>
        </w:rPr>
        <w:t xml:space="preserve">intra-band non-contiguous </w:t>
      </w:r>
      <w:r>
        <w:rPr>
          <w:b/>
          <w:i/>
        </w:rPr>
        <w:t>NR CA</w:t>
      </w:r>
      <w:r w:rsidRPr="00E72043">
        <w:rPr>
          <w:b/>
          <w:i/>
        </w:rPr>
        <w:t xml:space="preserve"> provided that the MRTD at the UE does not exceed values shown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624"/>
        <w:gridCol w:w="2700"/>
      </w:tblGrid>
      <w:tr w:rsidR="0069618B" w:rsidRPr="00E72043" w:rsidTr="00110795">
        <w:tc>
          <w:tcPr>
            <w:tcW w:w="1984" w:type="dxa"/>
            <w:shd w:val="clear" w:color="auto" w:fill="auto"/>
          </w:tcPr>
          <w:p w:rsidR="0069618B" w:rsidRPr="00F32462" w:rsidRDefault="0069618B" w:rsidP="00110795">
            <w:pPr>
              <w:jc w:val="center"/>
              <w:rPr>
                <w:b/>
                <w:i/>
              </w:rPr>
            </w:pPr>
            <w:r w:rsidRPr="00F32462">
              <w:rPr>
                <w:b/>
                <w:i/>
              </w:rPr>
              <w:t>Sub-carrier spacing</w:t>
            </w:r>
          </w:p>
        </w:tc>
        <w:tc>
          <w:tcPr>
            <w:tcW w:w="2624" w:type="dxa"/>
            <w:shd w:val="clear" w:color="auto" w:fill="auto"/>
          </w:tcPr>
          <w:p w:rsidR="0069618B" w:rsidRPr="00F32462" w:rsidRDefault="0069618B" w:rsidP="00110795">
            <w:pPr>
              <w:jc w:val="center"/>
              <w:rPr>
                <w:b/>
                <w:i/>
              </w:rPr>
            </w:pPr>
            <w:r w:rsidRPr="00F32462">
              <w:rPr>
                <w:b/>
                <w:i/>
              </w:rPr>
              <w:t>Maximum receive timing difference (µs) for FR1</w:t>
            </w:r>
          </w:p>
        </w:tc>
        <w:tc>
          <w:tcPr>
            <w:tcW w:w="2700" w:type="dxa"/>
            <w:shd w:val="clear" w:color="auto" w:fill="auto"/>
          </w:tcPr>
          <w:p w:rsidR="0069618B" w:rsidRPr="00E72043" w:rsidRDefault="0069618B" w:rsidP="00110795">
            <w:pPr>
              <w:jc w:val="center"/>
              <w:rPr>
                <w:b/>
                <w:i/>
              </w:rPr>
            </w:pPr>
            <w:r w:rsidRPr="00F32462">
              <w:rPr>
                <w:b/>
                <w:i/>
              </w:rPr>
              <w:t>Maximum receive timing difference (µs) for FR2</w:t>
            </w:r>
          </w:p>
        </w:tc>
      </w:tr>
      <w:tr w:rsidR="000B19D0" w:rsidRPr="00E72043" w:rsidTr="00110795">
        <w:tc>
          <w:tcPr>
            <w:tcW w:w="1984" w:type="dxa"/>
            <w:shd w:val="clear" w:color="auto" w:fill="auto"/>
          </w:tcPr>
          <w:p w:rsidR="000B19D0" w:rsidRPr="00F32462" w:rsidRDefault="000B19D0" w:rsidP="000B19D0">
            <w:pPr>
              <w:jc w:val="center"/>
              <w:rPr>
                <w:b/>
                <w:i/>
              </w:rPr>
            </w:pPr>
            <w:r w:rsidRPr="00F32462">
              <w:rPr>
                <w:b/>
                <w:i/>
              </w:rPr>
              <w:t>15</w:t>
            </w:r>
          </w:p>
        </w:tc>
        <w:tc>
          <w:tcPr>
            <w:tcW w:w="2624" w:type="dxa"/>
            <w:shd w:val="clear" w:color="auto" w:fill="auto"/>
          </w:tcPr>
          <w:p w:rsidR="000B19D0" w:rsidRPr="00F32462" w:rsidRDefault="000B19D0" w:rsidP="000B19D0">
            <w:pPr>
              <w:jc w:val="center"/>
              <w:rPr>
                <w:b/>
                <w:i/>
              </w:rPr>
            </w:pPr>
            <w:r>
              <w:rPr>
                <w:b/>
                <w:i/>
              </w:rPr>
              <w:t>33</w:t>
            </w:r>
          </w:p>
        </w:tc>
        <w:tc>
          <w:tcPr>
            <w:tcW w:w="2700" w:type="dxa"/>
            <w:shd w:val="clear" w:color="auto" w:fill="auto"/>
          </w:tcPr>
          <w:p w:rsidR="000B19D0" w:rsidRPr="00E72043" w:rsidRDefault="000B19D0" w:rsidP="000B19D0">
            <w:pPr>
              <w:jc w:val="center"/>
              <w:rPr>
                <w:b/>
                <w:i/>
              </w:rPr>
            </w:pPr>
            <w:r w:rsidRPr="00F32462">
              <w:rPr>
                <w:b/>
                <w:i/>
              </w:rPr>
              <w:t>N.A.</w:t>
            </w:r>
          </w:p>
        </w:tc>
      </w:tr>
      <w:tr w:rsidR="000B19D0" w:rsidRPr="00E72043" w:rsidTr="00110795">
        <w:tc>
          <w:tcPr>
            <w:tcW w:w="1984" w:type="dxa"/>
            <w:shd w:val="clear" w:color="auto" w:fill="auto"/>
          </w:tcPr>
          <w:p w:rsidR="000B19D0" w:rsidRPr="00F32462" w:rsidRDefault="000B19D0" w:rsidP="000B19D0">
            <w:pPr>
              <w:jc w:val="center"/>
              <w:rPr>
                <w:b/>
                <w:i/>
              </w:rPr>
            </w:pPr>
            <w:r w:rsidRPr="00F32462">
              <w:rPr>
                <w:b/>
                <w:i/>
              </w:rPr>
              <w:t>30</w:t>
            </w:r>
          </w:p>
        </w:tc>
        <w:tc>
          <w:tcPr>
            <w:tcW w:w="2624" w:type="dxa"/>
            <w:shd w:val="clear" w:color="auto" w:fill="auto"/>
          </w:tcPr>
          <w:p w:rsidR="000B19D0" w:rsidRPr="00E72043" w:rsidRDefault="000B19D0" w:rsidP="000B19D0">
            <w:pPr>
              <w:jc w:val="center"/>
              <w:rPr>
                <w:b/>
                <w:i/>
              </w:rPr>
            </w:pPr>
            <w:r>
              <w:rPr>
                <w:b/>
                <w:i/>
              </w:rPr>
              <w:t>16.5</w:t>
            </w:r>
          </w:p>
        </w:tc>
        <w:tc>
          <w:tcPr>
            <w:tcW w:w="2700" w:type="dxa"/>
            <w:shd w:val="clear" w:color="auto" w:fill="auto"/>
          </w:tcPr>
          <w:p w:rsidR="000B19D0" w:rsidRPr="00E72043" w:rsidRDefault="000B19D0" w:rsidP="000B19D0">
            <w:pPr>
              <w:jc w:val="center"/>
              <w:rPr>
                <w:b/>
                <w:i/>
              </w:rPr>
            </w:pPr>
            <w:r w:rsidRPr="00F32462">
              <w:rPr>
                <w:b/>
                <w:i/>
              </w:rPr>
              <w:t>N.A.</w:t>
            </w:r>
          </w:p>
        </w:tc>
      </w:tr>
      <w:tr w:rsidR="000B19D0" w:rsidRPr="00E72043" w:rsidTr="00110795">
        <w:tc>
          <w:tcPr>
            <w:tcW w:w="1984" w:type="dxa"/>
            <w:shd w:val="clear" w:color="auto" w:fill="auto"/>
          </w:tcPr>
          <w:p w:rsidR="000B19D0" w:rsidRPr="00F32462" w:rsidRDefault="000B19D0" w:rsidP="000B19D0">
            <w:pPr>
              <w:jc w:val="center"/>
              <w:rPr>
                <w:b/>
                <w:i/>
              </w:rPr>
            </w:pPr>
            <w:r w:rsidRPr="00F32462">
              <w:rPr>
                <w:b/>
                <w:i/>
              </w:rPr>
              <w:t>60</w:t>
            </w:r>
          </w:p>
        </w:tc>
        <w:tc>
          <w:tcPr>
            <w:tcW w:w="2624" w:type="dxa"/>
            <w:shd w:val="clear" w:color="auto" w:fill="auto"/>
          </w:tcPr>
          <w:p w:rsidR="000B19D0" w:rsidRPr="00E72043" w:rsidRDefault="000B19D0" w:rsidP="000B19D0">
            <w:pPr>
              <w:jc w:val="center"/>
              <w:rPr>
                <w:b/>
                <w:i/>
              </w:rPr>
            </w:pPr>
            <w:r>
              <w:rPr>
                <w:b/>
                <w:i/>
              </w:rPr>
              <w:t>8.25</w:t>
            </w:r>
          </w:p>
        </w:tc>
        <w:tc>
          <w:tcPr>
            <w:tcW w:w="2700" w:type="dxa"/>
            <w:shd w:val="clear" w:color="auto" w:fill="auto"/>
          </w:tcPr>
          <w:p w:rsidR="000B19D0" w:rsidRPr="00E72043" w:rsidRDefault="000B19D0" w:rsidP="000B19D0">
            <w:pPr>
              <w:jc w:val="center"/>
              <w:rPr>
                <w:b/>
                <w:i/>
              </w:rPr>
            </w:pPr>
            <w:r>
              <w:rPr>
                <w:b/>
                <w:i/>
              </w:rPr>
              <w:t>8.25</w:t>
            </w:r>
          </w:p>
        </w:tc>
      </w:tr>
      <w:tr w:rsidR="000B19D0" w:rsidRPr="00E72043" w:rsidTr="00110795">
        <w:tc>
          <w:tcPr>
            <w:tcW w:w="1984" w:type="dxa"/>
            <w:shd w:val="clear" w:color="auto" w:fill="auto"/>
          </w:tcPr>
          <w:p w:rsidR="000B19D0" w:rsidRPr="00F32462" w:rsidRDefault="000B19D0" w:rsidP="000B19D0">
            <w:pPr>
              <w:jc w:val="center"/>
              <w:rPr>
                <w:b/>
                <w:i/>
              </w:rPr>
            </w:pPr>
            <w:r w:rsidRPr="00F32462">
              <w:rPr>
                <w:b/>
                <w:i/>
              </w:rPr>
              <w:t>120</w:t>
            </w:r>
          </w:p>
        </w:tc>
        <w:tc>
          <w:tcPr>
            <w:tcW w:w="2624" w:type="dxa"/>
            <w:shd w:val="clear" w:color="auto" w:fill="auto"/>
          </w:tcPr>
          <w:p w:rsidR="000B19D0" w:rsidRPr="00F32462" w:rsidRDefault="000B19D0" w:rsidP="000B19D0">
            <w:pPr>
              <w:jc w:val="center"/>
              <w:rPr>
                <w:b/>
                <w:i/>
              </w:rPr>
            </w:pPr>
            <w:r w:rsidRPr="00F32462">
              <w:rPr>
                <w:b/>
                <w:i/>
              </w:rPr>
              <w:t xml:space="preserve"> N.A.</w:t>
            </w:r>
          </w:p>
        </w:tc>
        <w:tc>
          <w:tcPr>
            <w:tcW w:w="2700" w:type="dxa"/>
            <w:shd w:val="clear" w:color="auto" w:fill="auto"/>
          </w:tcPr>
          <w:p w:rsidR="000B19D0" w:rsidRPr="00E72043" w:rsidRDefault="000B19D0" w:rsidP="000B19D0">
            <w:pPr>
              <w:jc w:val="center"/>
              <w:rPr>
                <w:b/>
                <w:i/>
              </w:rPr>
            </w:pPr>
            <w:r>
              <w:rPr>
                <w:b/>
                <w:i/>
              </w:rPr>
              <w:t>4.13</w:t>
            </w:r>
          </w:p>
        </w:tc>
      </w:tr>
    </w:tbl>
    <w:p w:rsidR="00E72043" w:rsidRPr="00E72043" w:rsidRDefault="00E72043" w:rsidP="00E72043">
      <w:pPr>
        <w:jc w:val="both"/>
        <w:rPr>
          <w:b/>
          <w:i/>
        </w:rPr>
      </w:pPr>
    </w:p>
    <w:p w:rsidR="00FB5884" w:rsidRPr="005B7538" w:rsidRDefault="00FB5884" w:rsidP="00FB5884">
      <w:pPr>
        <w:pStyle w:val="Heading1"/>
        <w:numPr>
          <w:ilvl w:val="0"/>
          <w:numId w:val="1"/>
        </w:numPr>
        <w:tabs>
          <w:tab w:val="num" w:pos="45"/>
        </w:tabs>
        <w:ind w:left="405"/>
        <w:rPr>
          <w:rFonts w:eastAsia="SimSun"/>
          <w:sz w:val="32"/>
          <w:szCs w:val="32"/>
        </w:rPr>
      </w:pPr>
      <w:r w:rsidRPr="005B7538">
        <w:rPr>
          <w:rFonts w:eastAsia="SimSun" w:hint="eastAsia"/>
          <w:sz w:val="32"/>
          <w:szCs w:val="32"/>
        </w:rPr>
        <w:t>Conclusion</w:t>
      </w:r>
    </w:p>
    <w:p w:rsidR="008D4E62" w:rsidRDefault="004329E6" w:rsidP="00A967D7">
      <w:pPr>
        <w:rPr>
          <w:rFonts w:eastAsia="SimSun"/>
          <w:lang w:eastAsia="zh-CN"/>
        </w:rPr>
      </w:pPr>
      <w:r>
        <w:rPr>
          <w:rFonts w:eastAsia="SimSun"/>
          <w:lang w:eastAsia="zh-CN"/>
        </w:rPr>
        <w:t>This</w:t>
      </w:r>
      <w:r>
        <w:rPr>
          <w:rFonts w:eastAsia="SimSun" w:hint="eastAsia"/>
          <w:lang w:eastAsia="zh-CN"/>
        </w:rPr>
        <w:t xml:space="preserve"> paper</w:t>
      </w:r>
      <w:r w:rsidR="0099263F">
        <w:rPr>
          <w:rFonts w:eastAsia="SimSun"/>
          <w:lang w:eastAsia="zh-CN"/>
        </w:rPr>
        <w:t xml:space="preserve"> </w:t>
      </w:r>
      <w:r w:rsidR="00A967D7">
        <w:rPr>
          <w:rFonts w:eastAsia="SimSun"/>
          <w:lang w:eastAsia="zh-CN"/>
        </w:rPr>
        <w:t xml:space="preserve">proposes the following MRTD requirements for </w:t>
      </w:r>
      <w:r w:rsidR="00D72AC9">
        <w:rPr>
          <w:rFonts w:eastAsia="SimSun"/>
          <w:lang w:eastAsia="zh-CN"/>
        </w:rPr>
        <w:t>NR CA</w:t>
      </w:r>
      <w:r w:rsidR="00A967D7">
        <w:rPr>
          <w:rFonts w:eastAsia="SimSun"/>
          <w:lang w:eastAsia="zh-CN"/>
        </w:rPr>
        <w:t>:</w:t>
      </w:r>
    </w:p>
    <w:p w:rsidR="001D799B" w:rsidRPr="00E72043" w:rsidRDefault="001D799B" w:rsidP="001D799B">
      <w:pPr>
        <w:jc w:val="both"/>
      </w:pPr>
      <w:r w:rsidRPr="00E72043">
        <w:rPr>
          <w:b/>
          <w:i/>
        </w:rPr>
        <w:t xml:space="preserve">Proposal 1: UE shall support the </w:t>
      </w:r>
      <w:r>
        <w:rPr>
          <w:b/>
          <w:i/>
        </w:rPr>
        <w:t>inter-band NR CA</w:t>
      </w:r>
      <w:r w:rsidRPr="00E72043">
        <w:rPr>
          <w:b/>
          <w:i/>
        </w:rPr>
        <w:t xml:space="preserve"> provided that the MRTD at the UE does not exceed values shown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624"/>
        <w:gridCol w:w="2700"/>
      </w:tblGrid>
      <w:tr w:rsidR="00125407" w:rsidRPr="00E72043" w:rsidTr="00A60382">
        <w:tc>
          <w:tcPr>
            <w:tcW w:w="1984" w:type="dxa"/>
            <w:shd w:val="clear" w:color="auto" w:fill="auto"/>
          </w:tcPr>
          <w:p w:rsidR="00125407" w:rsidRPr="00F32462" w:rsidRDefault="00125407" w:rsidP="00A60382">
            <w:pPr>
              <w:jc w:val="center"/>
              <w:rPr>
                <w:b/>
                <w:i/>
              </w:rPr>
            </w:pPr>
            <w:r w:rsidRPr="00F32462">
              <w:rPr>
                <w:b/>
                <w:i/>
              </w:rPr>
              <w:t>Sub-carrier spacing</w:t>
            </w:r>
          </w:p>
        </w:tc>
        <w:tc>
          <w:tcPr>
            <w:tcW w:w="2624" w:type="dxa"/>
            <w:shd w:val="clear" w:color="auto" w:fill="auto"/>
          </w:tcPr>
          <w:p w:rsidR="00125407" w:rsidRPr="00F32462" w:rsidRDefault="00125407" w:rsidP="00A60382">
            <w:pPr>
              <w:jc w:val="center"/>
              <w:rPr>
                <w:b/>
                <w:i/>
              </w:rPr>
            </w:pPr>
            <w:r w:rsidRPr="00F32462">
              <w:rPr>
                <w:b/>
                <w:i/>
              </w:rPr>
              <w:t>Maximum receive timing difference (µs) for FR1</w:t>
            </w:r>
          </w:p>
        </w:tc>
        <w:tc>
          <w:tcPr>
            <w:tcW w:w="2700" w:type="dxa"/>
            <w:shd w:val="clear" w:color="auto" w:fill="auto"/>
          </w:tcPr>
          <w:p w:rsidR="00125407" w:rsidRPr="00E72043" w:rsidRDefault="00125407" w:rsidP="00A60382">
            <w:pPr>
              <w:jc w:val="center"/>
              <w:rPr>
                <w:b/>
                <w:i/>
              </w:rPr>
            </w:pPr>
            <w:r w:rsidRPr="00F32462">
              <w:rPr>
                <w:b/>
                <w:i/>
              </w:rPr>
              <w:t>Maximum receive timing difference (µs) for FR2</w:t>
            </w:r>
          </w:p>
        </w:tc>
      </w:tr>
      <w:tr w:rsidR="00A82896" w:rsidRPr="00E72043" w:rsidTr="00A60382">
        <w:tc>
          <w:tcPr>
            <w:tcW w:w="1984" w:type="dxa"/>
            <w:shd w:val="clear" w:color="auto" w:fill="auto"/>
          </w:tcPr>
          <w:p w:rsidR="00A82896" w:rsidRPr="00F32462" w:rsidRDefault="00A82896" w:rsidP="00A82896">
            <w:pPr>
              <w:jc w:val="center"/>
              <w:rPr>
                <w:b/>
                <w:i/>
              </w:rPr>
            </w:pPr>
            <w:r w:rsidRPr="00F32462">
              <w:rPr>
                <w:b/>
                <w:i/>
              </w:rPr>
              <w:t>15</w:t>
            </w:r>
          </w:p>
        </w:tc>
        <w:tc>
          <w:tcPr>
            <w:tcW w:w="2624" w:type="dxa"/>
            <w:shd w:val="clear" w:color="auto" w:fill="auto"/>
          </w:tcPr>
          <w:p w:rsidR="00A82896" w:rsidRPr="00F32462" w:rsidRDefault="00A82896" w:rsidP="00A82896">
            <w:pPr>
              <w:jc w:val="center"/>
              <w:rPr>
                <w:b/>
                <w:i/>
              </w:rPr>
            </w:pPr>
            <w:r>
              <w:rPr>
                <w:b/>
                <w:i/>
              </w:rPr>
              <w:t>33</w:t>
            </w:r>
          </w:p>
        </w:tc>
        <w:tc>
          <w:tcPr>
            <w:tcW w:w="2700" w:type="dxa"/>
            <w:shd w:val="clear" w:color="auto" w:fill="auto"/>
          </w:tcPr>
          <w:p w:rsidR="00A82896" w:rsidRPr="00E72043" w:rsidRDefault="00A82896" w:rsidP="00A82896">
            <w:pPr>
              <w:jc w:val="center"/>
              <w:rPr>
                <w:b/>
                <w:i/>
              </w:rPr>
            </w:pPr>
            <w:r w:rsidRPr="00F32462">
              <w:rPr>
                <w:b/>
                <w:i/>
              </w:rPr>
              <w:t>N.A.</w:t>
            </w:r>
          </w:p>
        </w:tc>
      </w:tr>
      <w:tr w:rsidR="00A82896" w:rsidRPr="00E72043" w:rsidTr="00A60382">
        <w:tc>
          <w:tcPr>
            <w:tcW w:w="1984" w:type="dxa"/>
            <w:shd w:val="clear" w:color="auto" w:fill="auto"/>
          </w:tcPr>
          <w:p w:rsidR="00A82896" w:rsidRPr="00F32462" w:rsidRDefault="00A82896" w:rsidP="00A82896">
            <w:pPr>
              <w:jc w:val="center"/>
              <w:rPr>
                <w:b/>
                <w:i/>
              </w:rPr>
            </w:pPr>
            <w:r w:rsidRPr="00F32462">
              <w:rPr>
                <w:b/>
                <w:i/>
              </w:rPr>
              <w:t>30</w:t>
            </w:r>
          </w:p>
        </w:tc>
        <w:tc>
          <w:tcPr>
            <w:tcW w:w="2624" w:type="dxa"/>
            <w:shd w:val="clear" w:color="auto" w:fill="auto"/>
          </w:tcPr>
          <w:p w:rsidR="00A82896" w:rsidRPr="00E72043" w:rsidRDefault="00A82896" w:rsidP="00A82896">
            <w:pPr>
              <w:jc w:val="center"/>
              <w:rPr>
                <w:b/>
                <w:i/>
              </w:rPr>
            </w:pPr>
            <w:r>
              <w:rPr>
                <w:b/>
                <w:i/>
              </w:rPr>
              <w:t>16.5</w:t>
            </w:r>
          </w:p>
        </w:tc>
        <w:tc>
          <w:tcPr>
            <w:tcW w:w="2700" w:type="dxa"/>
            <w:shd w:val="clear" w:color="auto" w:fill="auto"/>
          </w:tcPr>
          <w:p w:rsidR="00A82896" w:rsidRPr="00E72043" w:rsidRDefault="00A82896" w:rsidP="00A82896">
            <w:pPr>
              <w:jc w:val="center"/>
              <w:rPr>
                <w:b/>
                <w:i/>
              </w:rPr>
            </w:pPr>
            <w:r w:rsidRPr="00F32462">
              <w:rPr>
                <w:b/>
                <w:i/>
              </w:rPr>
              <w:t>N.A.</w:t>
            </w:r>
          </w:p>
        </w:tc>
      </w:tr>
      <w:tr w:rsidR="00A82896" w:rsidRPr="00E72043" w:rsidTr="00A60382">
        <w:tc>
          <w:tcPr>
            <w:tcW w:w="1984" w:type="dxa"/>
            <w:shd w:val="clear" w:color="auto" w:fill="auto"/>
          </w:tcPr>
          <w:p w:rsidR="00A82896" w:rsidRPr="00F32462" w:rsidRDefault="00A82896" w:rsidP="00A82896">
            <w:pPr>
              <w:jc w:val="center"/>
              <w:rPr>
                <w:b/>
                <w:i/>
              </w:rPr>
            </w:pPr>
            <w:r w:rsidRPr="00F32462">
              <w:rPr>
                <w:b/>
                <w:i/>
              </w:rPr>
              <w:t>60</w:t>
            </w:r>
          </w:p>
        </w:tc>
        <w:tc>
          <w:tcPr>
            <w:tcW w:w="2624" w:type="dxa"/>
            <w:shd w:val="clear" w:color="auto" w:fill="auto"/>
          </w:tcPr>
          <w:p w:rsidR="00A82896" w:rsidRPr="00E72043" w:rsidRDefault="00A82896" w:rsidP="00A82896">
            <w:pPr>
              <w:jc w:val="center"/>
              <w:rPr>
                <w:b/>
                <w:i/>
              </w:rPr>
            </w:pPr>
            <w:r>
              <w:rPr>
                <w:b/>
                <w:i/>
              </w:rPr>
              <w:t>8.25</w:t>
            </w:r>
          </w:p>
        </w:tc>
        <w:tc>
          <w:tcPr>
            <w:tcW w:w="2700" w:type="dxa"/>
            <w:shd w:val="clear" w:color="auto" w:fill="auto"/>
          </w:tcPr>
          <w:p w:rsidR="00A82896" w:rsidRPr="00E72043" w:rsidRDefault="00A82896" w:rsidP="00A82896">
            <w:pPr>
              <w:jc w:val="center"/>
              <w:rPr>
                <w:b/>
                <w:i/>
              </w:rPr>
            </w:pPr>
            <w:r>
              <w:rPr>
                <w:b/>
                <w:i/>
              </w:rPr>
              <w:t>8.25</w:t>
            </w:r>
          </w:p>
        </w:tc>
      </w:tr>
      <w:tr w:rsidR="00A82896" w:rsidRPr="00E72043" w:rsidTr="00A60382">
        <w:tc>
          <w:tcPr>
            <w:tcW w:w="1984" w:type="dxa"/>
            <w:shd w:val="clear" w:color="auto" w:fill="auto"/>
          </w:tcPr>
          <w:p w:rsidR="00A82896" w:rsidRPr="00F32462" w:rsidRDefault="00A82896" w:rsidP="00A82896">
            <w:pPr>
              <w:jc w:val="center"/>
              <w:rPr>
                <w:b/>
                <w:i/>
              </w:rPr>
            </w:pPr>
            <w:r w:rsidRPr="00F32462">
              <w:rPr>
                <w:b/>
                <w:i/>
              </w:rPr>
              <w:t>120</w:t>
            </w:r>
          </w:p>
        </w:tc>
        <w:tc>
          <w:tcPr>
            <w:tcW w:w="2624" w:type="dxa"/>
            <w:shd w:val="clear" w:color="auto" w:fill="auto"/>
          </w:tcPr>
          <w:p w:rsidR="00A82896" w:rsidRPr="00F32462" w:rsidRDefault="00A82896" w:rsidP="00A82896">
            <w:pPr>
              <w:jc w:val="center"/>
              <w:rPr>
                <w:b/>
                <w:i/>
              </w:rPr>
            </w:pPr>
            <w:r w:rsidRPr="00F32462">
              <w:rPr>
                <w:b/>
                <w:i/>
              </w:rPr>
              <w:t xml:space="preserve"> N.A.</w:t>
            </w:r>
          </w:p>
        </w:tc>
        <w:tc>
          <w:tcPr>
            <w:tcW w:w="2700" w:type="dxa"/>
            <w:shd w:val="clear" w:color="auto" w:fill="auto"/>
          </w:tcPr>
          <w:p w:rsidR="00A82896" w:rsidRPr="00E72043" w:rsidRDefault="00A82896" w:rsidP="00A82896">
            <w:pPr>
              <w:jc w:val="center"/>
              <w:rPr>
                <w:b/>
                <w:i/>
              </w:rPr>
            </w:pPr>
            <w:r>
              <w:rPr>
                <w:b/>
                <w:i/>
              </w:rPr>
              <w:t>4.13</w:t>
            </w:r>
          </w:p>
        </w:tc>
      </w:tr>
      <w:tr w:rsidR="00125407" w:rsidRPr="00E72043" w:rsidTr="00A60382">
        <w:tc>
          <w:tcPr>
            <w:tcW w:w="7308" w:type="dxa"/>
            <w:gridSpan w:val="3"/>
            <w:shd w:val="clear" w:color="auto" w:fill="auto"/>
          </w:tcPr>
          <w:p w:rsidR="00125407" w:rsidRDefault="00125407" w:rsidP="00255AFA">
            <w:pPr>
              <w:rPr>
                <w:b/>
                <w:i/>
              </w:rPr>
            </w:pPr>
            <w:r w:rsidRPr="00F12DB9">
              <w:rPr>
                <w:b/>
                <w:i/>
              </w:rPr>
              <w:t>Note:</w:t>
            </w:r>
            <w:r w:rsidRPr="00F12DB9">
              <w:rPr>
                <w:b/>
                <w:i/>
              </w:rPr>
              <w:tab/>
              <w:t>For inter-band NR carrier a</w:t>
            </w:r>
            <w:r>
              <w:rPr>
                <w:b/>
                <w:i/>
              </w:rPr>
              <w:t>ggregation between FR1 and FR2, the m</w:t>
            </w:r>
            <w:r w:rsidRPr="00F12DB9">
              <w:rPr>
                <w:b/>
                <w:i/>
              </w:rPr>
              <w:t>aximum</w:t>
            </w:r>
            <w:r w:rsidR="001918DB">
              <w:rPr>
                <w:b/>
                <w:i/>
              </w:rPr>
              <w:t xml:space="preserve"> receive timing difference is </w:t>
            </w:r>
            <w:r w:rsidR="00255AFA">
              <w:rPr>
                <w:b/>
                <w:i/>
              </w:rPr>
              <w:t>33</w:t>
            </w:r>
            <w:r w:rsidRPr="00F12DB9">
              <w:rPr>
                <w:b/>
                <w:i/>
              </w:rPr>
              <w:t xml:space="preserve"> µs.</w:t>
            </w:r>
          </w:p>
        </w:tc>
      </w:tr>
    </w:tbl>
    <w:p w:rsidR="00A967D7" w:rsidRDefault="00A967D7" w:rsidP="00A967D7">
      <w:pPr>
        <w:rPr>
          <w:rFonts w:eastAsia="SimSun"/>
          <w:b/>
          <w:i/>
          <w:u w:val="single"/>
          <w:lang w:eastAsia="zh-CN"/>
        </w:rPr>
      </w:pPr>
    </w:p>
    <w:p w:rsidR="001D799B" w:rsidRPr="00E72043" w:rsidRDefault="001D799B" w:rsidP="001D799B">
      <w:pPr>
        <w:jc w:val="both"/>
      </w:pPr>
      <w:r>
        <w:rPr>
          <w:b/>
          <w:i/>
        </w:rPr>
        <w:t>Proposal 2</w:t>
      </w:r>
      <w:r w:rsidRPr="00E72043">
        <w:rPr>
          <w:b/>
          <w:i/>
        </w:rPr>
        <w:t xml:space="preserve">: UE shall support the </w:t>
      </w:r>
      <w:r w:rsidRPr="0069618B">
        <w:rPr>
          <w:b/>
          <w:i/>
        </w:rPr>
        <w:t xml:space="preserve">intra-band non-contiguous </w:t>
      </w:r>
      <w:r>
        <w:rPr>
          <w:b/>
          <w:i/>
        </w:rPr>
        <w:t>NR CA</w:t>
      </w:r>
      <w:r w:rsidRPr="00E72043">
        <w:rPr>
          <w:b/>
          <w:i/>
        </w:rPr>
        <w:t xml:space="preserve"> provided that the MRTD at the UE does not exceed values shown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624"/>
        <w:gridCol w:w="2700"/>
      </w:tblGrid>
      <w:tr w:rsidR="001D799B" w:rsidRPr="00E72043" w:rsidTr="00110795">
        <w:tc>
          <w:tcPr>
            <w:tcW w:w="1984" w:type="dxa"/>
            <w:shd w:val="clear" w:color="auto" w:fill="auto"/>
          </w:tcPr>
          <w:p w:rsidR="001D799B" w:rsidRPr="00F32462" w:rsidRDefault="001D799B" w:rsidP="00110795">
            <w:pPr>
              <w:jc w:val="center"/>
              <w:rPr>
                <w:b/>
                <w:i/>
              </w:rPr>
            </w:pPr>
            <w:r w:rsidRPr="00F32462">
              <w:rPr>
                <w:b/>
                <w:i/>
              </w:rPr>
              <w:t>Sub-carrier spacing</w:t>
            </w:r>
          </w:p>
        </w:tc>
        <w:tc>
          <w:tcPr>
            <w:tcW w:w="2624" w:type="dxa"/>
            <w:shd w:val="clear" w:color="auto" w:fill="auto"/>
          </w:tcPr>
          <w:p w:rsidR="001D799B" w:rsidRPr="00F32462" w:rsidRDefault="001D799B" w:rsidP="00110795">
            <w:pPr>
              <w:jc w:val="center"/>
              <w:rPr>
                <w:b/>
                <w:i/>
              </w:rPr>
            </w:pPr>
            <w:r w:rsidRPr="00F32462">
              <w:rPr>
                <w:b/>
                <w:i/>
              </w:rPr>
              <w:t>Maximum receive timing difference (µs) for FR1</w:t>
            </w:r>
          </w:p>
        </w:tc>
        <w:tc>
          <w:tcPr>
            <w:tcW w:w="2700" w:type="dxa"/>
            <w:shd w:val="clear" w:color="auto" w:fill="auto"/>
          </w:tcPr>
          <w:p w:rsidR="001D799B" w:rsidRPr="00E72043" w:rsidRDefault="001D799B" w:rsidP="00110795">
            <w:pPr>
              <w:jc w:val="center"/>
              <w:rPr>
                <w:b/>
                <w:i/>
              </w:rPr>
            </w:pPr>
            <w:r w:rsidRPr="00F32462">
              <w:rPr>
                <w:b/>
                <w:i/>
              </w:rPr>
              <w:t>Maximum receive timing difference (µs) for FR2</w:t>
            </w:r>
          </w:p>
        </w:tc>
      </w:tr>
      <w:tr w:rsidR="00A82896" w:rsidRPr="00E72043" w:rsidTr="00110795">
        <w:tc>
          <w:tcPr>
            <w:tcW w:w="1984" w:type="dxa"/>
            <w:shd w:val="clear" w:color="auto" w:fill="auto"/>
          </w:tcPr>
          <w:p w:rsidR="00A82896" w:rsidRPr="00F32462" w:rsidRDefault="00A82896" w:rsidP="00A82896">
            <w:pPr>
              <w:jc w:val="center"/>
              <w:rPr>
                <w:b/>
                <w:i/>
              </w:rPr>
            </w:pPr>
            <w:r w:rsidRPr="00F32462">
              <w:rPr>
                <w:b/>
                <w:i/>
              </w:rPr>
              <w:t>15</w:t>
            </w:r>
          </w:p>
        </w:tc>
        <w:tc>
          <w:tcPr>
            <w:tcW w:w="2624" w:type="dxa"/>
            <w:shd w:val="clear" w:color="auto" w:fill="auto"/>
          </w:tcPr>
          <w:p w:rsidR="00A82896" w:rsidRPr="00F32462" w:rsidRDefault="00A82896" w:rsidP="00A82896">
            <w:pPr>
              <w:jc w:val="center"/>
              <w:rPr>
                <w:b/>
                <w:i/>
              </w:rPr>
            </w:pPr>
            <w:r>
              <w:rPr>
                <w:b/>
                <w:i/>
              </w:rPr>
              <w:t>33</w:t>
            </w:r>
          </w:p>
        </w:tc>
        <w:tc>
          <w:tcPr>
            <w:tcW w:w="2700" w:type="dxa"/>
            <w:shd w:val="clear" w:color="auto" w:fill="auto"/>
          </w:tcPr>
          <w:p w:rsidR="00A82896" w:rsidRPr="00E72043" w:rsidRDefault="00A82896" w:rsidP="00A82896">
            <w:pPr>
              <w:jc w:val="center"/>
              <w:rPr>
                <w:b/>
                <w:i/>
              </w:rPr>
            </w:pPr>
            <w:r w:rsidRPr="00F32462">
              <w:rPr>
                <w:b/>
                <w:i/>
              </w:rPr>
              <w:t>N.A.</w:t>
            </w:r>
          </w:p>
        </w:tc>
      </w:tr>
      <w:tr w:rsidR="00A82896" w:rsidRPr="00E72043" w:rsidTr="00110795">
        <w:tc>
          <w:tcPr>
            <w:tcW w:w="1984" w:type="dxa"/>
            <w:shd w:val="clear" w:color="auto" w:fill="auto"/>
          </w:tcPr>
          <w:p w:rsidR="00A82896" w:rsidRPr="00F32462" w:rsidRDefault="00A82896" w:rsidP="00A82896">
            <w:pPr>
              <w:jc w:val="center"/>
              <w:rPr>
                <w:b/>
                <w:i/>
              </w:rPr>
            </w:pPr>
            <w:r w:rsidRPr="00F32462">
              <w:rPr>
                <w:b/>
                <w:i/>
              </w:rPr>
              <w:t>30</w:t>
            </w:r>
          </w:p>
        </w:tc>
        <w:tc>
          <w:tcPr>
            <w:tcW w:w="2624" w:type="dxa"/>
            <w:shd w:val="clear" w:color="auto" w:fill="auto"/>
          </w:tcPr>
          <w:p w:rsidR="00A82896" w:rsidRPr="00E72043" w:rsidRDefault="00A82896" w:rsidP="00A82896">
            <w:pPr>
              <w:jc w:val="center"/>
              <w:rPr>
                <w:b/>
                <w:i/>
              </w:rPr>
            </w:pPr>
            <w:r>
              <w:rPr>
                <w:b/>
                <w:i/>
              </w:rPr>
              <w:t>16.5</w:t>
            </w:r>
          </w:p>
        </w:tc>
        <w:tc>
          <w:tcPr>
            <w:tcW w:w="2700" w:type="dxa"/>
            <w:shd w:val="clear" w:color="auto" w:fill="auto"/>
          </w:tcPr>
          <w:p w:rsidR="00A82896" w:rsidRPr="00E72043" w:rsidRDefault="00A82896" w:rsidP="00A82896">
            <w:pPr>
              <w:jc w:val="center"/>
              <w:rPr>
                <w:b/>
                <w:i/>
              </w:rPr>
            </w:pPr>
            <w:r w:rsidRPr="00F32462">
              <w:rPr>
                <w:b/>
                <w:i/>
              </w:rPr>
              <w:t>N.A.</w:t>
            </w:r>
          </w:p>
        </w:tc>
      </w:tr>
      <w:tr w:rsidR="00A82896" w:rsidRPr="00E72043" w:rsidTr="00110795">
        <w:tc>
          <w:tcPr>
            <w:tcW w:w="1984" w:type="dxa"/>
            <w:shd w:val="clear" w:color="auto" w:fill="auto"/>
          </w:tcPr>
          <w:p w:rsidR="00A82896" w:rsidRPr="00F32462" w:rsidRDefault="00A82896" w:rsidP="00A82896">
            <w:pPr>
              <w:jc w:val="center"/>
              <w:rPr>
                <w:b/>
                <w:i/>
              </w:rPr>
            </w:pPr>
            <w:r w:rsidRPr="00F32462">
              <w:rPr>
                <w:b/>
                <w:i/>
              </w:rPr>
              <w:lastRenderedPageBreak/>
              <w:t>60</w:t>
            </w:r>
          </w:p>
        </w:tc>
        <w:tc>
          <w:tcPr>
            <w:tcW w:w="2624" w:type="dxa"/>
            <w:shd w:val="clear" w:color="auto" w:fill="auto"/>
          </w:tcPr>
          <w:p w:rsidR="00A82896" w:rsidRPr="00E72043" w:rsidRDefault="00A82896" w:rsidP="00A82896">
            <w:pPr>
              <w:jc w:val="center"/>
              <w:rPr>
                <w:b/>
                <w:i/>
              </w:rPr>
            </w:pPr>
            <w:r>
              <w:rPr>
                <w:b/>
                <w:i/>
              </w:rPr>
              <w:t>8.25</w:t>
            </w:r>
          </w:p>
        </w:tc>
        <w:tc>
          <w:tcPr>
            <w:tcW w:w="2700" w:type="dxa"/>
            <w:shd w:val="clear" w:color="auto" w:fill="auto"/>
          </w:tcPr>
          <w:p w:rsidR="00A82896" w:rsidRPr="00E72043" w:rsidRDefault="00A82896" w:rsidP="00A82896">
            <w:pPr>
              <w:jc w:val="center"/>
              <w:rPr>
                <w:b/>
                <w:i/>
              </w:rPr>
            </w:pPr>
            <w:r>
              <w:rPr>
                <w:b/>
                <w:i/>
              </w:rPr>
              <w:t>8.25</w:t>
            </w:r>
          </w:p>
        </w:tc>
      </w:tr>
      <w:tr w:rsidR="00A82896" w:rsidRPr="00E72043" w:rsidTr="00110795">
        <w:tc>
          <w:tcPr>
            <w:tcW w:w="1984" w:type="dxa"/>
            <w:shd w:val="clear" w:color="auto" w:fill="auto"/>
          </w:tcPr>
          <w:p w:rsidR="00A82896" w:rsidRPr="00F32462" w:rsidRDefault="00A82896" w:rsidP="00A82896">
            <w:pPr>
              <w:jc w:val="center"/>
              <w:rPr>
                <w:b/>
                <w:i/>
              </w:rPr>
            </w:pPr>
            <w:r w:rsidRPr="00F32462">
              <w:rPr>
                <w:b/>
                <w:i/>
              </w:rPr>
              <w:t>120</w:t>
            </w:r>
          </w:p>
        </w:tc>
        <w:tc>
          <w:tcPr>
            <w:tcW w:w="2624" w:type="dxa"/>
            <w:shd w:val="clear" w:color="auto" w:fill="auto"/>
          </w:tcPr>
          <w:p w:rsidR="00A82896" w:rsidRPr="00F32462" w:rsidRDefault="00A82896" w:rsidP="00A82896">
            <w:pPr>
              <w:jc w:val="center"/>
              <w:rPr>
                <w:b/>
                <w:i/>
              </w:rPr>
            </w:pPr>
            <w:r w:rsidRPr="00F32462">
              <w:rPr>
                <w:b/>
                <w:i/>
              </w:rPr>
              <w:t xml:space="preserve"> N.A.</w:t>
            </w:r>
          </w:p>
        </w:tc>
        <w:tc>
          <w:tcPr>
            <w:tcW w:w="2700" w:type="dxa"/>
            <w:shd w:val="clear" w:color="auto" w:fill="auto"/>
          </w:tcPr>
          <w:p w:rsidR="00A82896" w:rsidRPr="00E72043" w:rsidRDefault="00A82896" w:rsidP="00A82896">
            <w:pPr>
              <w:jc w:val="center"/>
              <w:rPr>
                <w:b/>
                <w:i/>
              </w:rPr>
            </w:pPr>
            <w:r>
              <w:rPr>
                <w:b/>
                <w:i/>
              </w:rPr>
              <w:t>4.13</w:t>
            </w:r>
          </w:p>
        </w:tc>
      </w:tr>
    </w:tbl>
    <w:p w:rsidR="0099263F" w:rsidRPr="004013F3" w:rsidRDefault="0099263F" w:rsidP="008D4E62">
      <w:pPr>
        <w:rPr>
          <w:rFonts w:eastAsia="SimSun"/>
          <w:b/>
          <w:i/>
          <w:u w:val="single"/>
          <w:lang w:eastAsia="zh-CN"/>
        </w:rPr>
      </w:pPr>
    </w:p>
    <w:p w:rsidR="00094D01" w:rsidRPr="005B7538" w:rsidRDefault="00094D01" w:rsidP="007B7431">
      <w:pPr>
        <w:pStyle w:val="Heading1"/>
        <w:numPr>
          <w:ilvl w:val="0"/>
          <w:numId w:val="1"/>
        </w:numPr>
        <w:tabs>
          <w:tab w:val="num" w:pos="45"/>
        </w:tabs>
        <w:ind w:left="405"/>
        <w:rPr>
          <w:sz w:val="32"/>
          <w:szCs w:val="32"/>
        </w:rPr>
      </w:pPr>
      <w:r w:rsidRPr="005B7538">
        <w:rPr>
          <w:rFonts w:hint="eastAsia"/>
          <w:sz w:val="32"/>
          <w:szCs w:val="32"/>
        </w:rPr>
        <w:t>References</w:t>
      </w:r>
    </w:p>
    <w:p w:rsidR="00A82896" w:rsidRPr="00A82896" w:rsidRDefault="00896227" w:rsidP="00A82896">
      <w:pPr>
        <w:pStyle w:val="Reference"/>
        <w:keepLines/>
        <w:spacing w:after="180"/>
        <w:ind w:left="360" w:hanging="360"/>
      </w:pPr>
      <w:r>
        <w:rPr>
          <w:lang w:eastAsia="en-US"/>
        </w:rPr>
        <w:t>[1</w:t>
      </w:r>
      <w:r w:rsidR="00FE02C6">
        <w:rPr>
          <w:lang w:eastAsia="en-US"/>
        </w:rPr>
        <w:t xml:space="preserve">] </w:t>
      </w:r>
      <w:r w:rsidR="00A82896">
        <w:rPr>
          <w:lang w:eastAsia="en-US"/>
        </w:rPr>
        <w:tab/>
      </w:r>
      <w:r w:rsidR="00A82896" w:rsidRPr="00804C8D">
        <w:rPr>
          <w:lang w:val="en-US"/>
        </w:rPr>
        <w:t>R4-1801300</w:t>
      </w:r>
      <w:r w:rsidR="00A82896">
        <w:t>, “</w:t>
      </w:r>
      <w:r w:rsidR="00A82896" w:rsidRPr="00804C8D">
        <w:rPr>
          <w:lang w:eastAsia="en-US"/>
        </w:rPr>
        <w:t>WF on MTTD and MRTD requirements for synchronous EN-DC and NR CA</w:t>
      </w:r>
      <w:r w:rsidR="00A82896">
        <w:rPr>
          <w:lang w:eastAsia="en-US"/>
        </w:rPr>
        <w:t xml:space="preserve">”, </w:t>
      </w:r>
      <w:r w:rsidR="00A82896" w:rsidRPr="00804C8D">
        <w:rPr>
          <w:lang w:eastAsia="en-US"/>
        </w:rPr>
        <w:t>CATT, Nokia and Nokia Shanghai Bell</w:t>
      </w:r>
      <w:r w:rsidR="00A82896">
        <w:rPr>
          <w:lang w:eastAsia="en-US"/>
        </w:rPr>
        <w:t>, 3GPP RAN4 AH#1801 meeting.</w:t>
      </w:r>
    </w:p>
    <w:p w:rsidR="00040B9B" w:rsidRDefault="00A82896" w:rsidP="00D53084">
      <w:pPr>
        <w:pStyle w:val="Reference"/>
        <w:keepLines/>
        <w:spacing w:after="180"/>
        <w:ind w:left="360" w:hanging="360"/>
        <w:rPr>
          <w:lang w:eastAsia="en-US"/>
        </w:rPr>
      </w:pPr>
      <w:r>
        <w:rPr>
          <w:lang w:eastAsia="en-US"/>
        </w:rPr>
        <w:t>[2]</w:t>
      </w:r>
      <w:r w:rsidR="00D53084">
        <w:rPr>
          <w:lang w:eastAsia="en-US"/>
        </w:rPr>
        <w:tab/>
      </w:r>
      <w:r w:rsidRPr="00A82896">
        <w:rPr>
          <w:lang w:eastAsia="en-US"/>
        </w:rPr>
        <w:t>R4-1800349</w:t>
      </w:r>
      <w:r w:rsidR="00040B9B">
        <w:rPr>
          <w:lang w:eastAsia="en-US"/>
        </w:rPr>
        <w:t>, “</w:t>
      </w:r>
      <w:r w:rsidRPr="00384A08">
        <w:rPr>
          <w:noProof/>
        </w:rPr>
        <w:t>Draft CR for TS 38.133: MRTD for CA</w:t>
      </w:r>
      <w:r w:rsidR="00040B9B">
        <w:rPr>
          <w:lang w:eastAsia="en-US"/>
        </w:rPr>
        <w:t xml:space="preserve">”, </w:t>
      </w:r>
      <w:r w:rsidR="00585490">
        <w:rPr>
          <w:lang w:eastAsia="en-US"/>
        </w:rPr>
        <w:t xml:space="preserve">Ericsson, </w:t>
      </w:r>
      <w:r>
        <w:rPr>
          <w:lang w:eastAsia="en-US"/>
        </w:rPr>
        <w:t>3GPP RAN4 AH#1801 meeting</w:t>
      </w:r>
      <w:r w:rsidR="00040B9B">
        <w:rPr>
          <w:lang w:eastAsia="en-US"/>
        </w:rPr>
        <w:t>.</w:t>
      </w:r>
    </w:p>
    <w:p w:rsidR="00CF1B85" w:rsidRDefault="00CF1B85" w:rsidP="0099263F">
      <w:pPr>
        <w:pStyle w:val="Reference"/>
        <w:keepLines/>
        <w:spacing w:after="180"/>
        <w:ind w:left="0" w:firstLine="0"/>
        <w:jc w:val="both"/>
        <w:rPr>
          <w:lang w:eastAsia="en-US"/>
        </w:rPr>
      </w:pPr>
    </w:p>
    <w:sectPr w:rsidR="00CF1B8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979" w:rsidRDefault="00721979">
      <w:pPr>
        <w:spacing w:after="0"/>
      </w:pPr>
      <w:r>
        <w:separator/>
      </w:r>
    </w:p>
  </w:endnote>
  <w:endnote w:type="continuationSeparator" w:id="0">
    <w:p w:rsidR="00721979" w:rsidRDefault="00721979">
      <w:pPr>
        <w:spacing w:after="0"/>
      </w:pPr>
      <w:r>
        <w:continuationSeparator/>
      </w:r>
    </w:p>
  </w:endnote>
  <w:endnote w:type="continuationNotice" w:id="1">
    <w:p w:rsidR="00721979" w:rsidRDefault="007219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979" w:rsidRDefault="00721979">
      <w:pPr>
        <w:spacing w:after="0"/>
      </w:pPr>
      <w:r>
        <w:separator/>
      </w:r>
    </w:p>
  </w:footnote>
  <w:footnote w:type="continuationSeparator" w:id="0">
    <w:p w:rsidR="00721979" w:rsidRDefault="00721979">
      <w:pPr>
        <w:spacing w:after="0"/>
      </w:pPr>
      <w:r>
        <w:continuationSeparator/>
      </w:r>
    </w:p>
  </w:footnote>
  <w:footnote w:type="continuationNotice" w:id="1">
    <w:p w:rsidR="00721979" w:rsidRDefault="0072197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74C" w:rsidRDefault="00AE574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EBE683D"/>
    <w:multiLevelType w:val="hybridMultilevel"/>
    <w:tmpl w:val="98FC9486"/>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6AE2F3BA">
      <w:start w:val="7"/>
      <w:numFmt w:val="bullet"/>
      <w:lvlText w:val="-"/>
      <w:lvlJc w:val="left"/>
      <w:pPr>
        <w:ind w:left="2880" w:hanging="360"/>
      </w:pPr>
      <w:rPr>
        <w:rFonts w:ascii="Times New Roman" w:eastAsia="SimSun" w:hAnsi="Times New Roman" w:cs="Times New Roman"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2E378B4"/>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3D4114E7"/>
    <w:multiLevelType w:val="hybridMultilevel"/>
    <w:tmpl w:val="47A8519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3D52272A"/>
    <w:multiLevelType w:val="hybridMultilevel"/>
    <w:tmpl w:val="519A11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F9C0BBA"/>
    <w:multiLevelType w:val="hybridMultilevel"/>
    <w:tmpl w:val="12522E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2C31DF"/>
    <w:multiLevelType w:val="hybridMultilevel"/>
    <w:tmpl w:val="EE7A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5BD24CF8"/>
    <w:multiLevelType w:val="hybridMultilevel"/>
    <w:tmpl w:val="EAF682FE"/>
    <w:lvl w:ilvl="0" w:tplc="BC6E3C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2F0BCD"/>
    <w:multiLevelType w:val="hybridMultilevel"/>
    <w:tmpl w:val="DF2AEC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FEF179B"/>
    <w:multiLevelType w:val="hybridMultilevel"/>
    <w:tmpl w:val="B1AA5062"/>
    <w:lvl w:ilvl="0" w:tplc="218A2EC6">
      <w:start w:val="1"/>
      <w:numFmt w:val="bullet"/>
      <w:lvlText w:val="•"/>
      <w:lvlJc w:val="left"/>
      <w:pPr>
        <w:tabs>
          <w:tab w:val="num" w:pos="720"/>
        </w:tabs>
        <w:ind w:left="720" w:hanging="360"/>
      </w:pPr>
      <w:rPr>
        <w:rFonts w:ascii="Arial" w:hAnsi="Arial" w:hint="default"/>
      </w:rPr>
    </w:lvl>
    <w:lvl w:ilvl="1" w:tplc="DFAA1298">
      <w:numFmt w:val="bullet"/>
      <w:lvlText w:val="–"/>
      <w:lvlJc w:val="left"/>
      <w:pPr>
        <w:tabs>
          <w:tab w:val="num" w:pos="1440"/>
        </w:tabs>
        <w:ind w:left="1440" w:hanging="360"/>
      </w:pPr>
      <w:rPr>
        <w:rFonts w:ascii="Arial" w:hAnsi="Arial" w:hint="default"/>
      </w:rPr>
    </w:lvl>
    <w:lvl w:ilvl="2" w:tplc="955EDC84" w:tentative="1">
      <w:start w:val="1"/>
      <w:numFmt w:val="bullet"/>
      <w:lvlText w:val="•"/>
      <w:lvlJc w:val="left"/>
      <w:pPr>
        <w:tabs>
          <w:tab w:val="num" w:pos="2160"/>
        </w:tabs>
        <w:ind w:left="2160" w:hanging="360"/>
      </w:pPr>
      <w:rPr>
        <w:rFonts w:ascii="Arial" w:hAnsi="Arial" w:hint="default"/>
      </w:rPr>
    </w:lvl>
    <w:lvl w:ilvl="3" w:tplc="71DC65CC" w:tentative="1">
      <w:start w:val="1"/>
      <w:numFmt w:val="bullet"/>
      <w:lvlText w:val="•"/>
      <w:lvlJc w:val="left"/>
      <w:pPr>
        <w:tabs>
          <w:tab w:val="num" w:pos="2880"/>
        </w:tabs>
        <w:ind w:left="2880" w:hanging="360"/>
      </w:pPr>
      <w:rPr>
        <w:rFonts w:ascii="Arial" w:hAnsi="Arial" w:hint="default"/>
      </w:rPr>
    </w:lvl>
    <w:lvl w:ilvl="4" w:tplc="99C241CA" w:tentative="1">
      <w:start w:val="1"/>
      <w:numFmt w:val="bullet"/>
      <w:lvlText w:val="•"/>
      <w:lvlJc w:val="left"/>
      <w:pPr>
        <w:tabs>
          <w:tab w:val="num" w:pos="3600"/>
        </w:tabs>
        <w:ind w:left="3600" w:hanging="360"/>
      </w:pPr>
      <w:rPr>
        <w:rFonts w:ascii="Arial" w:hAnsi="Arial" w:hint="default"/>
      </w:rPr>
    </w:lvl>
    <w:lvl w:ilvl="5" w:tplc="5106D5EA" w:tentative="1">
      <w:start w:val="1"/>
      <w:numFmt w:val="bullet"/>
      <w:lvlText w:val="•"/>
      <w:lvlJc w:val="left"/>
      <w:pPr>
        <w:tabs>
          <w:tab w:val="num" w:pos="4320"/>
        </w:tabs>
        <w:ind w:left="4320" w:hanging="360"/>
      </w:pPr>
      <w:rPr>
        <w:rFonts w:ascii="Arial" w:hAnsi="Arial" w:hint="default"/>
      </w:rPr>
    </w:lvl>
    <w:lvl w:ilvl="6" w:tplc="1A1867FE" w:tentative="1">
      <w:start w:val="1"/>
      <w:numFmt w:val="bullet"/>
      <w:lvlText w:val="•"/>
      <w:lvlJc w:val="left"/>
      <w:pPr>
        <w:tabs>
          <w:tab w:val="num" w:pos="5040"/>
        </w:tabs>
        <w:ind w:left="5040" w:hanging="360"/>
      </w:pPr>
      <w:rPr>
        <w:rFonts w:ascii="Arial" w:hAnsi="Arial" w:hint="default"/>
      </w:rPr>
    </w:lvl>
    <w:lvl w:ilvl="7" w:tplc="F16C67D2" w:tentative="1">
      <w:start w:val="1"/>
      <w:numFmt w:val="bullet"/>
      <w:lvlText w:val="•"/>
      <w:lvlJc w:val="left"/>
      <w:pPr>
        <w:tabs>
          <w:tab w:val="num" w:pos="5760"/>
        </w:tabs>
        <w:ind w:left="5760" w:hanging="360"/>
      </w:pPr>
      <w:rPr>
        <w:rFonts w:ascii="Arial" w:hAnsi="Arial" w:hint="default"/>
      </w:rPr>
    </w:lvl>
    <w:lvl w:ilvl="8" w:tplc="83AA90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6953A2A"/>
    <w:multiLevelType w:val="hybridMultilevel"/>
    <w:tmpl w:val="221CE970"/>
    <w:lvl w:ilvl="0" w:tplc="1138FFF2">
      <w:start w:val="1"/>
      <w:numFmt w:val="bullet"/>
      <w:lvlText w:val="•"/>
      <w:lvlJc w:val="left"/>
      <w:pPr>
        <w:tabs>
          <w:tab w:val="num" w:pos="720"/>
        </w:tabs>
        <w:ind w:left="720" w:hanging="360"/>
      </w:pPr>
      <w:rPr>
        <w:rFonts w:ascii="Arial" w:hAnsi="Arial" w:hint="default"/>
      </w:rPr>
    </w:lvl>
    <w:lvl w:ilvl="1" w:tplc="B2AE5AB8" w:tentative="1">
      <w:start w:val="1"/>
      <w:numFmt w:val="bullet"/>
      <w:lvlText w:val="•"/>
      <w:lvlJc w:val="left"/>
      <w:pPr>
        <w:tabs>
          <w:tab w:val="num" w:pos="1440"/>
        </w:tabs>
        <w:ind w:left="1440" w:hanging="360"/>
      </w:pPr>
      <w:rPr>
        <w:rFonts w:ascii="Arial" w:hAnsi="Arial" w:hint="default"/>
      </w:rPr>
    </w:lvl>
    <w:lvl w:ilvl="2" w:tplc="A2D443B6" w:tentative="1">
      <w:start w:val="1"/>
      <w:numFmt w:val="bullet"/>
      <w:lvlText w:val="•"/>
      <w:lvlJc w:val="left"/>
      <w:pPr>
        <w:tabs>
          <w:tab w:val="num" w:pos="2160"/>
        </w:tabs>
        <w:ind w:left="2160" w:hanging="360"/>
      </w:pPr>
      <w:rPr>
        <w:rFonts w:ascii="Arial" w:hAnsi="Arial" w:hint="default"/>
      </w:rPr>
    </w:lvl>
    <w:lvl w:ilvl="3" w:tplc="FCF01800" w:tentative="1">
      <w:start w:val="1"/>
      <w:numFmt w:val="bullet"/>
      <w:lvlText w:val="•"/>
      <w:lvlJc w:val="left"/>
      <w:pPr>
        <w:tabs>
          <w:tab w:val="num" w:pos="2880"/>
        </w:tabs>
        <w:ind w:left="2880" w:hanging="360"/>
      </w:pPr>
      <w:rPr>
        <w:rFonts w:ascii="Arial" w:hAnsi="Arial" w:hint="default"/>
      </w:rPr>
    </w:lvl>
    <w:lvl w:ilvl="4" w:tplc="3E0E2786" w:tentative="1">
      <w:start w:val="1"/>
      <w:numFmt w:val="bullet"/>
      <w:lvlText w:val="•"/>
      <w:lvlJc w:val="left"/>
      <w:pPr>
        <w:tabs>
          <w:tab w:val="num" w:pos="3600"/>
        </w:tabs>
        <w:ind w:left="3600" w:hanging="360"/>
      </w:pPr>
      <w:rPr>
        <w:rFonts w:ascii="Arial" w:hAnsi="Arial" w:hint="default"/>
      </w:rPr>
    </w:lvl>
    <w:lvl w:ilvl="5" w:tplc="BCB4E52E" w:tentative="1">
      <w:start w:val="1"/>
      <w:numFmt w:val="bullet"/>
      <w:lvlText w:val="•"/>
      <w:lvlJc w:val="left"/>
      <w:pPr>
        <w:tabs>
          <w:tab w:val="num" w:pos="4320"/>
        </w:tabs>
        <w:ind w:left="4320" w:hanging="360"/>
      </w:pPr>
      <w:rPr>
        <w:rFonts w:ascii="Arial" w:hAnsi="Arial" w:hint="default"/>
      </w:rPr>
    </w:lvl>
    <w:lvl w:ilvl="6" w:tplc="B7329392" w:tentative="1">
      <w:start w:val="1"/>
      <w:numFmt w:val="bullet"/>
      <w:lvlText w:val="•"/>
      <w:lvlJc w:val="left"/>
      <w:pPr>
        <w:tabs>
          <w:tab w:val="num" w:pos="5040"/>
        </w:tabs>
        <w:ind w:left="5040" w:hanging="360"/>
      </w:pPr>
      <w:rPr>
        <w:rFonts w:ascii="Arial" w:hAnsi="Arial" w:hint="default"/>
      </w:rPr>
    </w:lvl>
    <w:lvl w:ilvl="7" w:tplc="CEC4F130" w:tentative="1">
      <w:start w:val="1"/>
      <w:numFmt w:val="bullet"/>
      <w:lvlText w:val="•"/>
      <w:lvlJc w:val="left"/>
      <w:pPr>
        <w:tabs>
          <w:tab w:val="num" w:pos="5760"/>
        </w:tabs>
        <w:ind w:left="5760" w:hanging="360"/>
      </w:pPr>
      <w:rPr>
        <w:rFonts w:ascii="Arial" w:hAnsi="Arial" w:hint="default"/>
      </w:rPr>
    </w:lvl>
    <w:lvl w:ilvl="8" w:tplc="3DC28B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87D5FF7"/>
    <w:multiLevelType w:val="hybridMultilevel"/>
    <w:tmpl w:val="9AECD6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6DB330B3"/>
    <w:multiLevelType w:val="hybridMultilevel"/>
    <w:tmpl w:val="3244BC4C"/>
    <w:lvl w:ilvl="0" w:tplc="DC7E8BB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C0098"/>
    <w:multiLevelType w:val="hybridMultilevel"/>
    <w:tmpl w:val="F3F8F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6820A6"/>
    <w:multiLevelType w:val="hybridMultilevel"/>
    <w:tmpl w:val="E2B82AC4"/>
    <w:lvl w:ilvl="0" w:tplc="7A8CDAA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0"/>
  </w:num>
  <w:num w:numId="11">
    <w:abstractNumId w:val="19"/>
  </w:num>
  <w:num w:numId="12">
    <w:abstractNumId w:val="3"/>
  </w:num>
  <w:num w:numId="13">
    <w:abstractNumId w:val="9"/>
  </w:num>
  <w:num w:numId="14">
    <w:abstractNumId w:val="20"/>
  </w:num>
  <w:num w:numId="15">
    <w:abstractNumId w:val="21"/>
  </w:num>
  <w:num w:numId="16">
    <w:abstractNumId w:val="2"/>
  </w:num>
  <w:num w:numId="17">
    <w:abstractNumId w:val="5"/>
  </w:num>
  <w:num w:numId="18">
    <w:abstractNumId w:val="12"/>
  </w:num>
  <w:num w:numId="19">
    <w:abstractNumId w:val="4"/>
  </w:num>
  <w:num w:numId="20">
    <w:abstractNumId w:val="10"/>
  </w:num>
  <w:num w:numId="21">
    <w:abstractNumId w:val="16"/>
  </w:num>
  <w:num w:numId="22">
    <w:abstractNumId w:val="13"/>
  </w:num>
  <w:num w:numId="23">
    <w:abstractNumId w:val="8"/>
  </w:num>
  <w:num w:numId="24">
    <w:abstractNumId w:val="7"/>
  </w:num>
  <w:num w:numId="25">
    <w:abstractNumId w:val="17"/>
  </w:num>
  <w:num w:numId="26">
    <w:abstractNumId w:val="14"/>
  </w:num>
  <w:num w:numId="2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7"/>
  <w:doNotDisplayPageBoundaries/>
  <w:printFractionalCharacterWidth/>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CC"/>
    <w:rsid w:val="00031FC0"/>
    <w:rsid w:val="000324A0"/>
    <w:rsid w:val="0003285C"/>
    <w:rsid w:val="00032FB1"/>
    <w:rsid w:val="00033213"/>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634C"/>
    <w:rsid w:val="00056D35"/>
    <w:rsid w:val="00056E8E"/>
    <w:rsid w:val="00056EDD"/>
    <w:rsid w:val="0005737D"/>
    <w:rsid w:val="000578FA"/>
    <w:rsid w:val="00057DED"/>
    <w:rsid w:val="00060EEF"/>
    <w:rsid w:val="00061A8B"/>
    <w:rsid w:val="0006353B"/>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C127F"/>
    <w:rsid w:val="000C1921"/>
    <w:rsid w:val="000C51C6"/>
    <w:rsid w:val="000C7506"/>
    <w:rsid w:val="000D050B"/>
    <w:rsid w:val="000D45C9"/>
    <w:rsid w:val="000D5C69"/>
    <w:rsid w:val="000D6AA9"/>
    <w:rsid w:val="000D6E60"/>
    <w:rsid w:val="000D7462"/>
    <w:rsid w:val="000D7973"/>
    <w:rsid w:val="000E0751"/>
    <w:rsid w:val="000E0994"/>
    <w:rsid w:val="000E2DC9"/>
    <w:rsid w:val="000E3321"/>
    <w:rsid w:val="000E461C"/>
    <w:rsid w:val="000E5783"/>
    <w:rsid w:val="000E5D13"/>
    <w:rsid w:val="000E5EBF"/>
    <w:rsid w:val="000E618A"/>
    <w:rsid w:val="000E690B"/>
    <w:rsid w:val="000E74A7"/>
    <w:rsid w:val="000F0B9E"/>
    <w:rsid w:val="000F0D9E"/>
    <w:rsid w:val="000F41DE"/>
    <w:rsid w:val="000F4522"/>
    <w:rsid w:val="000F5983"/>
    <w:rsid w:val="000F73C0"/>
    <w:rsid w:val="000F7CF0"/>
    <w:rsid w:val="001013C0"/>
    <w:rsid w:val="00102195"/>
    <w:rsid w:val="0010478B"/>
    <w:rsid w:val="00105513"/>
    <w:rsid w:val="00106747"/>
    <w:rsid w:val="00106FFC"/>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39"/>
    <w:rsid w:val="00137A3D"/>
    <w:rsid w:val="00141629"/>
    <w:rsid w:val="0014290C"/>
    <w:rsid w:val="001439CF"/>
    <w:rsid w:val="00143BB0"/>
    <w:rsid w:val="00143C56"/>
    <w:rsid w:val="001441F2"/>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23E4"/>
    <w:rsid w:val="001629DA"/>
    <w:rsid w:val="00163FF3"/>
    <w:rsid w:val="001643D5"/>
    <w:rsid w:val="001650A1"/>
    <w:rsid w:val="00166B14"/>
    <w:rsid w:val="0016767B"/>
    <w:rsid w:val="00167741"/>
    <w:rsid w:val="00167810"/>
    <w:rsid w:val="00167F60"/>
    <w:rsid w:val="00171A8F"/>
    <w:rsid w:val="001725B6"/>
    <w:rsid w:val="00172D27"/>
    <w:rsid w:val="001731CF"/>
    <w:rsid w:val="001753FA"/>
    <w:rsid w:val="0017552B"/>
    <w:rsid w:val="001759D9"/>
    <w:rsid w:val="00175AB3"/>
    <w:rsid w:val="00175D68"/>
    <w:rsid w:val="00183E47"/>
    <w:rsid w:val="001851AB"/>
    <w:rsid w:val="001852AD"/>
    <w:rsid w:val="00185518"/>
    <w:rsid w:val="001859FA"/>
    <w:rsid w:val="00185AEF"/>
    <w:rsid w:val="001873FF"/>
    <w:rsid w:val="0018757B"/>
    <w:rsid w:val="0018776C"/>
    <w:rsid w:val="00187897"/>
    <w:rsid w:val="00190181"/>
    <w:rsid w:val="001918DB"/>
    <w:rsid w:val="001920C9"/>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50A5"/>
    <w:rsid w:val="001B7401"/>
    <w:rsid w:val="001C3104"/>
    <w:rsid w:val="001C4B85"/>
    <w:rsid w:val="001C5179"/>
    <w:rsid w:val="001C57E6"/>
    <w:rsid w:val="001C5B8F"/>
    <w:rsid w:val="001C6638"/>
    <w:rsid w:val="001C79BE"/>
    <w:rsid w:val="001D0D3C"/>
    <w:rsid w:val="001D0DC4"/>
    <w:rsid w:val="001D1853"/>
    <w:rsid w:val="001D5057"/>
    <w:rsid w:val="001D5DEE"/>
    <w:rsid w:val="001D6F61"/>
    <w:rsid w:val="001D799B"/>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7EB"/>
    <w:rsid w:val="00255AFA"/>
    <w:rsid w:val="00255EAD"/>
    <w:rsid w:val="0026077C"/>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80E39"/>
    <w:rsid w:val="00280F22"/>
    <w:rsid w:val="00281795"/>
    <w:rsid w:val="00282398"/>
    <w:rsid w:val="002825A1"/>
    <w:rsid w:val="00283B69"/>
    <w:rsid w:val="00283CE0"/>
    <w:rsid w:val="00284F70"/>
    <w:rsid w:val="0028616A"/>
    <w:rsid w:val="0028784E"/>
    <w:rsid w:val="00291C33"/>
    <w:rsid w:val="002941B3"/>
    <w:rsid w:val="002954CC"/>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30D"/>
    <w:rsid w:val="002C4722"/>
    <w:rsid w:val="002C5867"/>
    <w:rsid w:val="002C5FD5"/>
    <w:rsid w:val="002C670E"/>
    <w:rsid w:val="002D16B0"/>
    <w:rsid w:val="002D1B35"/>
    <w:rsid w:val="002D1B4F"/>
    <w:rsid w:val="002D3A6D"/>
    <w:rsid w:val="002D3DB0"/>
    <w:rsid w:val="002D3EAD"/>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3766"/>
    <w:rsid w:val="003039FE"/>
    <w:rsid w:val="00305D4B"/>
    <w:rsid w:val="00306427"/>
    <w:rsid w:val="0030672C"/>
    <w:rsid w:val="00306F35"/>
    <w:rsid w:val="003110BE"/>
    <w:rsid w:val="00311897"/>
    <w:rsid w:val="00312502"/>
    <w:rsid w:val="0031294F"/>
    <w:rsid w:val="00312B9A"/>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362E"/>
    <w:rsid w:val="003440A3"/>
    <w:rsid w:val="0035099A"/>
    <w:rsid w:val="003519AF"/>
    <w:rsid w:val="003527DD"/>
    <w:rsid w:val="00352C9D"/>
    <w:rsid w:val="00354AC7"/>
    <w:rsid w:val="00356FD9"/>
    <w:rsid w:val="00360017"/>
    <w:rsid w:val="00360436"/>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73C0"/>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AA"/>
    <w:rsid w:val="003D47C3"/>
    <w:rsid w:val="003D4CEC"/>
    <w:rsid w:val="003D4EF2"/>
    <w:rsid w:val="003D59D5"/>
    <w:rsid w:val="003D6073"/>
    <w:rsid w:val="003D64C4"/>
    <w:rsid w:val="003E2030"/>
    <w:rsid w:val="003E3112"/>
    <w:rsid w:val="003E3D82"/>
    <w:rsid w:val="003E3FA1"/>
    <w:rsid w:val="003E56D8"/>
    <w:rsid w:val="003E591F"/>
    <w:rsid w:val="003E5A06"/>
    <w:rsid w:val="003E7AD5"/>
    <w:rsid w:val="003F019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2702"/>
    <w:rsid w:val="004530B2"/>
    <w:rsid w:val="00454FEA"/>
    <w:rsid w:val="004564B4"/>
    <w:rsid w:val="00457CEC"/>
    <w:rsid w:val="0046122B"/>
    <w:rsid w:val="00461410"/>
    <w:rsid w:val="00462401"/>
    <w:rsid w:val="00463D7D"/>
    <w:rsid w:val="00465150"/>
    <w:rsid w:val="0046674D"/>
    <w:rsid w:val="0046704B"/>
    <w:rsid w:val="00467F04"/>
    <w:rsid w:val="004713C1"/>
    <w:rsid w:val="004716C4"/>
    <w:rsid w:val="00471C21"/>
    <w:rsid w:val="00473BEF"/>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8"/>
    <w:rsid w:val="00491616"/>
    <w:rsid w:val="0049209C"/>
    <w:rsid w:val="00492294"/>
    <w:rsid w:val="00492730"/>
    <w:rsid w:val="00494080"/>
    <w:rsid w:val="004A039E"/>
    <w:rsid w:val="004A0E95"/>
    <w:rsid w:val="004A126D"/>
    <w:rsid w:val="004A37FD"/>
    <w:rsid w:val="004A49BE"/>
    <w:rsid w:val="004A4CC8"/>
    <w:rsid w:val="004A5211"/>
    <w:rsid w:val="004A5678"/>
    <w:rsid w:val="004A5DDD"/>
    <w:rsid w:val="004A6E1C"/>
    <w:rsid w:val="004B01E1"/>
    <w:rsid w:val="004B0E42"/>
    <w:rsid w:val="004B1375"/>
    <w:rsid w:val="004B1E5A"/>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5613"/>
    <w:rsid w:val="004D569C"/>
    <w:rsid w:val="004D63AF"/>
    <w:rsid w:val="004E0875"/>
    <w:rsid w:val="004E22B0"/>
    <w:rsid w:val="004E2428"/>
    <w:rsid w:val="004E2F5E"/>
    <w:rsid w:val="004E3B4B"/>
    <w:rsid w:val="004E3D43"/>
    <w:rsid w:val="004E4E27"/>
    <w:rsid w:val="004E6959"/>
    <w:rsid w:val="004E77DC"/>
    <w:rsid w:val="004E7B9E"/>
    <w:rsid w:val="004F217D"/>
    <w:rsid w:val="004F3225"/>
    <w:rsid w:val="004F3A20"/>
    <w:rsid w:val="004F4E7F"/>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4DF7"/>
    <w:rsid w:val="0051551E"/>
    <w:rsid w:val="0051671A"/>
    <w:rsid w:val="00516D6D"/>
    <w:rsid w:val="00516FDB"/>
    <w:rsid w:val="00517C19"/>
    <w:rsid w:val="00521481"/>
    <w:rsid w:val="00521CBF"/>
    <w:rsid w:val="00521F55"/>
    <w:rsid w:val="005225C6"/>
    <w:rsid w:val="00522EAD"/>
    <w:rsid w:val="00523372"/>
    <w:rsid w:val="00523D96"/>
    <w:rsid w:val="00526356"/>
    <w:rsid w:val="005279B8"/>
    <w:rsid w:val="00530065"/>
    <w:rsid w:val="00532191"/>
    <w:rsid w:val="0053629F"/>
    <w:rsid w:val="00536BA8"/>
    <w:rsid w:val="00536D04"/>
    <w:rsid w:val="00537411"/>
    <w:rsid w:val="00540473"/>
    <w:rsid w:val="00543181"/>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38D5"/>
    <w:rsid w:val="00573DD2"/>
    <w:rsid w:val="00575AA1"/>
    <w:rsid w:val="00575B91"/>
    <w:rsid w:val="00576151"/>
    <w:rsid w:val="00576368"/>
    <w:rsid w:val="00580D25"/>
    <w:rsid w:val="00583418"/>
    <w:rsid w:val="005836E8"/>
    <w:rsid w:val="005837DE"/>
    <w:rsid w:val="00584799"/>
    <w:rsid w:val="00585490"/>
    <w:rsid w:val="00585964"/>
    <w:rsid w:val="005861C9"/>
    <w:rsid w:val="00586B0B"/>
    <w:rsid w:val="00587308"/>
    <w:rsid w:val="00587CFE"/>
    <w:rsid w:val="00590323"/>
    <w:rsid w:val="00592401"/>
    <w:rsid w:val="00592642"/>
    <w:rsid w:val="00594C22"/>
    <w:rsid w:val="00594C68"/>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5DB7"/>
    <w:rsid w:val="005B6285"/>
    <w:rsid w:val="005B718D"/>
    <w:rsid w:val="005B7538"/>
    <w:rsid w:val="005C0C42"/>
    <w:rsid w:val="005C258C"/>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63B"/>
    <w:rsid w:val="005D595E"/>
    <w:rsid w:val="005D64E5"/>
    <w:rsid w:val="005E1E9C"/>
    <w:rsid w:val="005E1FEF"/>
    <w:rsid w:val="005E2C2C"/>
    <w:rsid w:val="005E345A"/>
    <w:rsid w:val="005E477E"/>
    <w:rsid w:val="005E64C8"/>
    <w:rsid w:val="005E69DE"/>
    <w:rsid w:val="005E6EFD"/>
    <w:rsid w:val="005F04E2"/>
    <w:rsid w:val="005F1A62"/>
    <w:rsid w:val="005F22AD"/>
    <w:rsid w:val="005F234D"/>
    <w:rsid w:val="005F5DE2"/>
    <w:rsid w:val="005F6885"/>
    <w:rsid w:val="005F74B5"/>
    <w:rsid w:val="0060053D"/>
    <w:rsid w:val="00600D48"/>
    <w:rsid w:val="00601619"/>
    <w:rsid w:val="006022C9"/>
    <w:rsid w:val="006030BD"/>
    <w:rsid w:val="006038D1"/>
    <w:rsid w:val="00604524"/>
    <w:rsid w:val="00604DFC"/>
    <w:rsid w:val="0060548F"/>
    <w:rsid w:val="00605FE9"/>
    <w:rsid w:val="0060691C"/>
    <w:rsid w:val="00606994"/>
    <w:rsid w:val="00611CC1"/>
    <w:rsid w:val="006123AD"/>
    <w:rsid w:val="00612BFE"/>
    <w:rsid w:val="00613164"/>
    <w:rsid w:val="00613298"/>
    <w:rsid w:val="00613633"/>
    <w:rsid w:val="006136AC"/>
    <w:rsid w:val="006136C8"/>
    <w:rsid w:val="00613A60"/>
    <w:rsid w:val="006142A3"/>
    <w:rsid w:val="00614FC8"/>
    <w:rsid w:val="0061540B"/>
    <w:rsid w:val="006167FE"/>
    <w:rsid w:val="00617428"/>
    <w:rsid w:val="00620368"/>
    <w:rsid w:val="00624B1C"/>
    <w:rsid w:val="00625456"/>
    <w:rsid w:val="00626783"/>
    <w:rsid w:val="006271F5"/>
    <w:rsid w:val="0062732B"/>
    <w:rsid w:val="006274F4"/>
    <w:rsid w:val="006278EE"/>
    <w:rsid w:val="006279ED"/>
    <w:rsid w:val="00630E6B"/>
    <w:rsid w:val="00631363"/>
    <w:rsid w:val="00632015"/>
    <w:rsid w:val="006320AE"/>
    <w:rsid w:val="006321BB"/>
    <w:rsid w:val="00633379"/>
    <w:rsid w:val="00633AD1"/>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51ADE"/>
    <w:rsid w:val="00651B8F"/>
    <w:rsid w:val="00651E3F"/>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3201"/>
    <w:rsid w:val="00664106"/>
    <w:rsid w:val="00665B1C"/>
    <w:rsid w:val="00665B95"/>
    <w:rsid w:val="006663C0"/>
    <w:rsid w:val="006664C8"/>
    <w:rsid w:val="00666E1D"/>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4184"/>
    <w:rsid w:val="00684AA6"/>
    <w:rsid w:val="006856C0"/>
    <w:rsid w:val="00687C17"/>
    <w:rsid w:val="0069017A"/>
    <w:rsid w:val="00690490"/>
    <w:rsid w:val="006918EE"/>
    <w:rsid w:val="00692682"/>
    <w:rsid w:val="00692F61"/>
    <w:rsid w:val="00694373"/>
    <w:rsid w:val="00695FEA"/>
    <w:rsid w:val="0069618B"/>
    <w:rsid w:val="00696C66"/>
    <w:rsid w:val="006A05A5"/>
    <w:rsid w:val="006A0CBB"/>
    <w:rsid w:val="006A48AC"/>
    <w:rsid w:val="006A4A7F"/>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706"/>
    <w:rsid w:val="006E6835"/>
    <w:rsid w:val="006E6B0E"/>
    <w:rsid w:val="006E7BA8"/>
    <w:rsid w:val="006F0A12"/>
    <w:rsid w:val="006F0BA8"/>
    <w:rsid w:val="006F0D1F"/>
    <w:rsid w:val="006F0F10"/>
    <w:rsid w:val="006F1F45"/>
    <w:rsid w:val="006F31B8"/>
    <w:rsid w:val="006F3318"/>
    <w:rsid w:val="006F3F4C"/>
    <w:rsid w:val="006F4F07"/>
    <w:rsid w:val="006F5135"/>
    <w:rsid w:val="006F56AE"/>
    <w:rsid w:val="006F5B07"/>
    <w:rsid w:val="006F6264"/>
    <w:rsid w:val="00700960"/>
    <w:rsid w:val="00700AB6"/>
    <w:rsid w:val="00701B60"/>
    <w:rsid w:val="00702525"/>
    <w:rsid w:val="00702C53"/>
    <w:rsid w:val="00704106"/>
    <w:rsid w:val="007050EC"/>
    <w:rsid w:val="007070E1"/>
    <w:rsid w:val="007109BD"/>
    <w:rsid w:val="007113AE"/>
    <w:rsid w:val="007113C5"/>
    <w:rsid w:val="007114C7"/>
    <w:rsid w:val="007121E9"/>
    <w:rsid w:val="007122A3"/>
    <w:rsid w:val="007136E4"/>
    <w:rsid w:val="00714382"/>
    <w:rsid w:val="007155A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E8B"/>
    <w:rsid w:val="007362E8"/>
    <w:rsid w:val="00736C6F"/>
    <w:rsid w:val="007402F1"/>
    <w:rsid w:val="0074107A"/>
    <w:rsid w:val="007416D2"/>
    <w:rsid w:val="00743D37"/>
    <w:rsid w:val="0074402B"/>
    <w:rsid w:val="007456A3"/>
    <w:rsid w:val="00745705"/>
    <w:rsid w:val="007525FD"/>
    <w:rsid w:val="00752C30"/>
    <w:rsid w:val="007534BE"/>
    <w:rsid w:val="0075428B"/>
    <w:rsid w:val="00755098"/>
    <w:rsid w:val="00755C20"/>
    <w:rsid w:val="00757E9C"/>
    <w:rsid w:val="00761284"/>
    <w:rsid w:val="00761A53"/>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40E6"/>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BBD"/>
    <w:rsid w:val="007B5E60"/>
    <w:rsid w:val="007B6563"/>
    <w:rsid w:val="007B6624"/>
    <w:rsid w:val="007B67FD"/>
    <w:rsid w:val="007B7431"/>
    <w:rsid w:val="007B783A"/>
    <w:rsid w:val="007B799E"/>
    <w:rsid w:val="007B7FC3"/>
    <w:rsid w:val="007C18F3"/>
    <w:rsid w:val="007C1959"/>
    <w:rsid w:val="007C1B81"/>
    <w:rsid w:val="007C2970"/>
    <w:rsid w:val="007C33DB"/>
    <w:rsid w:val="007C45B7"/>
    <w:rsid w:val="007C4944"/>
    <w:rsid w:val="007C54B7"/>
    <w:rsid w:val="007C66BD"/>
    <w:rsid w:val="007D0352"/>
    <w:rsid w:val="007D12BA"/>
    <w:rsid w:val="007D1486"/>
    <w:rsid w:val="007D38AC"/>
    <w:rsid w:val="007D5A49"/>
    <w:rsid w:val="007D627E"/>
    <w:rsid w:val="007D722C"/>
    <w:rsid w:val="007D786A"/>
    <w:rsid w:val="007E04DF"/>
    <w:rsid w:val="007E15A9"/>
    <w:rsid w:val="007E2417"/>
    <w:rsid w:val="007E2565"/>
    <w:rsid w:val="007E32C7"/>
    <w:rsid w:val="007E44F9"/>
    <w:rsid w:val="007E460F"/>
    <w:rsid w:val="007E53EC"/>
    <w:rsid w:val="007F0B3F"/>
    <w:rsid w:val="007F0BBB"/>
    <w:rsid w:val="007F1ECB"/>
    <w:rsid w:val="007F249F"/>
    <w:rsid w:val="007F2C04"/>
    <w:rsid w:val="007F3BE3"/>
    <w:rsid w:val="007F3CE2"/>
    <w:rsid w:val="007F47B2"/>
    <w:rsid w:val="007F5E5E"/>
    <w:rsid w:val="007F6325"/>
    <w:rsid w:val="007F69BA"/>
    <w:rsid w:val="008006D6"/>
    <w:rsid w:val="008007CD"/>
    <w:rsid w:val="00801062"/>
    <w:rsid w:val="00801CE9"/>
    <w:rsid w:val="00802FFF"/>
    <w:rsid w:val="008040C0"/>
    <w:rsid w:val="00806493"/>
    <w:rsid w:val="00806528"/>
    <w:rsid w:val="008067BC"/>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55D4"/>
    <w:rsid w:val="0085570D"/>
    <w:rsid w:val="008558CB"/>
    <w:rsid w:val="00857127"/>
    <w:rsid w:val="0085733A"/>
    <w:rsid w:val="00857B7F"/>
    <w:rsid w:val="00857D66"/>
    <w:rsid w:val="008601F0"/>
    <w:rsid w:val="00860F1F"/>
    <w:rsid w:val="0086156B"/>
    <w:rsid w:val="00862350"/>
    <w:rsid w:val="00862FE2"/>
    <w:rsid w:val="00864D99"/>
    <w:rsid w:val="00867271"/>
    <w:rsid w:val="0087111E"/>
    <w:rsid w:val="00871403"/>
    <w:rsid w:val="00873941"/>
    <w:rsid w:val="00873959"/>
    <w:rsid w:val="00874595"/>
    <w:rsid w:val="00874AEC"/>
    <w:rsid w:val="00876EF6"/>
    <w:rsid w:val="00876F74"/>
    <w:rsid w:val="008809D5"/>
    <w:rsid w:val="00880DC8"/>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ABE"/>
    <w:rsid w:val="008F3245"/>
    <w:rsid w:val="008F336E"/>
    <w:rsid w:val="008F365F"/>
    <w:rsid w:val="008F4093"/>
    <w:rsid w:val="008F4D6B"/>
    <w:rsid w:val="008F5154"/>
    <w:rsid w:val="008F5A70"/>
    <w:rsid w:val="00902212"/>
    <w:rsid w:val="009024F8"/>
    <w:rsid w:val="00903CBE"/>
    <w:rsid w:val="00903D71"/>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F71"/>
    <w:rsid w:val="00950F82"/>
    <w:rsid w:val="0095434D"/>
    <w:rsid w:val="00955776"/>
    <w:rsid w:val="00955D24"/>
    <w:rsid w:val="009570DF"/>
    <w:rsid w:val="00957602"/>
    <w:rsid w:val="00957730"/>
    <w:rsid w:val="00957D2E"/>
    <w:rsid w:val="00957D57"/>
    <w:rsid w:val="0096056A"/>
    <w:rsid w:val="0096083B"/>
    <w:rsid w:val="00962C11"/>
    <w:rsid w:val="00962EAE"/>
    <w:rsid w:val="00963F1B"/>
    <w:rsid w:val="009642CA"/>
    <w:rsid w:val="00964981"/>
    <w:rsid w:val="009673B5"/>
    <w:rsid w:val="00970A7C"/>
    <w:rsid w:val="00971527"/>
    <w:rsid w:val="009715AD"/>
    <w:rsid w:val="00973033"/>
    <w:rsid w:val="0097380E"/>
    <w:rsid w:val="00975937"/>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4B96"/>
    <w:rsid w:val="009D4D61"/>
    <w:rsid w:val="009D57B5"/>
    <w:rsid w:val="009D7356"/>
    <w:rsid w:val="009D7B43"/>
    <w:rsid w:val="009E072E"/>
    <w:rsid w:val="009E0F48"/>
    <w:rsid w:val="009E13FA"/>
    <w:rsid w:val="009E23E5"/>
    <w:rsid w:val="009E2D98"/>
    <w:rsid w:val="009E3581"/>
    <w:rsid w:val="009E5262"/>
    <w:rsid w:val="009E54FD"/>
    <w:rsid w:val="009E5653"/>
    <w:rsid w:val="009E65A6"/>
    <w:rsid w:val="009E6883"/>
    <w:rsid w:val="009E6A1C"/>
    <w:rsid w:val="009E6D5C"/>
    <w:rsid w:val="009E7CE4"/>
    <w:rsid w:val="009F18DA"/>
    <w:rsid w:val="009F1BC3"/>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FC2"/>
    <w:rsid w:val="00A51167"/>
    <w:rsid w:val="00A511AD"/>
    <w:rsid w:val="00A51E55"/>
    <w:rsid w:val="00A5292A"/>
    <w:rsid w:val="00A532CB"/>
    <w:rsid w:val="00A53585"/>
    <w:rsid w:val="00A53975"/>
    <w:rsid w:val="00A54695"/>
    <w:rsid w:val="00A54962"/>
    <w:rsid w:val="00A54DD1"/>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8C"/>
    <w:rsid w:val="00A71FC8"/>
    <w:rsid w:val="00A74196"/>
    <w:rsid w:val="00A74252"/>
    <w:rsid w:val="00A742CB"/>
    <w:rsid w:val="00A74735"/>
    <w:rsid w:val="00A7506F"/>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508F"/>
    <w:rsid w:val="00AB589A"/>
    <w:rsid w:val="00AB6482"/>
    <w:rsid w:val="00AB7842"/>
    <w:rsid w:val="00AB7A62"/>
    <w:rsid w:val="00AB7EC3"/>
    <w:rsid w:val="00AC2096"/>
    <w:rsid w:val="00AC3991"/>
    <w:rsid w:val="00AC49CD"/>
    <w:rsid w:val="00AC4A04"/>
    <w:rsid w:val="00AC5600"/>
    <w:rsid w:val="00AC5C52"/>
    <w:rsid w:val="00AC5CD8"/>
    <w:rsid w:val="00AC7DF8"/>
    <w:rsid w:val="00AD004E"/>
    <w:rsid w:val="00AD044C"/>
    <w:rsid w:val="00AD0869"/>
    <w:rsid w:val="00AD19DE"/>
    <w:rsid w:val="00AD2492"/>
    <w:rsid w:val="00AD2E1B"/>
    <w:rsid w:val="00AD44D3"/>
    <w:rsid w:val="00AD61A8"/>
    <w:rsid w:val="00AD6452"/>
    <w:rsid w:val="00AD652A"/>
    <w:rsid w:val="00AD6E33"/>
    <w:rsid w:val="00AE0377"/>
    <w:rsid w:val="00AE0616"/>
    <w:rsid w:val="00AE1227"/>
    <w:rsid w:val="00AE1229"/>
    <w:rsid w:val="00AE2ED5"/>
    <w:rsid w:val="00AE3836"/>
    <w:rsid w:val="00AE4865"/>
    <w:rsid w:val="00AE574C"/>
    <w:rsid w:val="00AE5B08"/>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D2E"/>
    <w:rsid w:val="00B17F57"/>
    <w:rsid w:val="00B20128"/>
    <w:rsid w:val="00B21156"/>
    <w:rsid w:val="00B21715"/>
    <w:rsid w:val="00B2295D"/>
    <w:rsid w:val="00B22B36"/>
    <w:rsid w:val="00B22DBA"/>
    <w:rsid w:val="00B2307D"/>
    <w:rsid w:val="00B230C1"/>
    <w:rsid w:val="00B2556B"/>
    <w:rsid w:val="00B26D04"/>
    <w:rsid w:val="00B30C0B"/>
    <w:rsid w:val="00B32116"/>
    <w:rsid w:val="00B3277E"/>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7797"/>
    <w:rsid w:val="00B514F8"/>
    <w:rsid w:val="00B521EC"/>
    <w:rsid w:val="00B5268A"/>
    <w:rsid w:val="00B532C4"/>
    <w:rsid w:val="00B5342A"/>
    <w:rsid w:val="00B57A45"/>
    <w:rsid w:val="00B60057"/>
    <w:rsid w:val="00B600AC"/>
    <w:rsid w:val="00B60A77"/>
    <w:rsid w:val="00B62E85"/>
    <w:rsid w:val="00B63DEC"/>
    <w:rsid w:val="00B7074B"/>
    <w:rsid w:val="00B71AFF"/>
    <w:rsid w:val="00B71E86"/>
    <w:rsid w:val="00B7298C"/>
    <w:rsid w:val="00B72D64"/>
    <w:rsid w:val="00B73AB5"/>
    <w:rsid w:val="00B7438C"/>
    <w:rsid w:val="00B74FC7"/>
    <w:rsid w:val="00B75B41"/>
    <w:rsid w:val="00B763F6"/>
    <w:rsid w:val="00B76D98"/>
    <w:rsid w:val="00B80F98"/>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4E6"/>
    <w:rsid w:val="00BC77DA"/>
    <w:rsid w:val="00BC7F00"/>
    <w:rsid w:val="00BD00F4"/>
    <w:rsid w:val="00BD1197"/>
    <w:rsid w:val="00BD1E6F"/>
    <w:rsid w:val="00BD2C3C"/>
    <w:rsid w:val="00BD37AB"/>
    <w:rsid w:val="00BD4491"/>
    <w:rsid w:val="00BD62F3"/>
    <w:rsid w:val="00BD6C75"/>
    <w:rsid w:val="00BE1101"/>
    <w:rsid w:val="00BE1B06"/>
    <w:rsid w:val="00BE454B"/>
    <w:rsid w:val="00BE4AEE"/>
    <w:rsid w:val="00BE5C1E"/>
    <w:rsid w:val="00BE6DE9"/>
    <w:rsid w:val="00BE703B"/>
    <w:rsid w:val="00BF2130"/>
    <w:rsid w:val="00BF556F"/>
    <w:rsid w:val="00BF6968"/>
    <w:rsid w:val="00BF7956"/>
    <w:rsid w:val="00C0041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CFA"/>
    <w:rsid w:val="00C37113"/>
    <w:rsid w:val="00C40A22"/>
    <w:rsid w:val="00C4156D"/>
    <w:rsid w:val="00C41ADF"/>
    <w:rsid w:val="00C42523"/>
    <w:rsid w:val="00C42638"/>
    <w:rsid w:val="00C4288D"/>
    <w:rsid w:val="00C43835"/>
    <w:rsid w:val="00C44556"/>
    <w:rsid w:val="00C4577C"/>
    <w:rsid w:val="00C4579E"/>
    <w:rsid w:val="00C45A05"/>
    <w:rsid w:val="00C46F64"/>
    <w:rsid w:val="00C471E3"/>
    <w:rsid w:val="00C47F72"/>
    <w:rsid w:val="00C52064"/>
    <w:rsid w:val="00C52DC4"/>
    <w:rsid w:val="00C540FE"/>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854"/>
    <w:rsid w:val="00C72CCA"/>
    <w:rsid w:val="00C73028"/>
    <w:rsid w:val="00C743E9"/>
    <w:rsid w:val="00C74CEB"/>
    <w:rsid w:val="00C80AD2"/>
    <w:rsid w:val="00C832A5"/>
    <w:rsid w:val="00C83713"/>
    <w:rsid w:val="00C83AFF"/>
    <w:rsid w:val="00C855FF"/>
    <w:rsid w:val="00C85706"/>
    <w:rsid w:val="00C85C2C"/>
    <w:rsid w:val="00C863EF"/>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3989"/>
    <w:rsid w:val="00CB486B"/>
    <w:rsid w:val="00CB59B6"/>
    <w:rsid w:val="00CB5D4C"/>
    <w:rsid w:val="00CC0A82"/>
    <w:rsid w:val="00CC29B9"/>
    <w:rsid w:val="00CC449F"/>
    <w:rsid w:val="00CC484F"/>
    <w:rsid w:val="00CC4B01"/>
    <w:rsid w:val="00CC559C"/>
    <w:rsid w:val="00CC5D1B"/>
    <w:rsid w:val="00CC76E1"/>
    <w:rsid w:val="00CC78AE"/>
    <w:rsid w:val="00CD323A"/>
    <w:rsid w:val="00CD32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CF6"/>
    <w:rsid w:val="00CE65FA"/>
    <w:rsid w:val="00CE7F02"/>
    <w:rsid w:val="00CF06F3"/>
    <w:rsid w:val="00CF0CB6"/>
    <w:rsid w:val="00CF11C7"/>
    <w:rsid w:val="00CF1B85"/>
    <w:rsid w:val="00CF22C0"/>
    <w:rsid w:val="00CF2709"/>
    <w:rsid w:val="00CF3459"/>
    <w:rsid w:val="00CF34BC"/>
    <w:rsid w:val="00CF35A1"/>
    <w:rsid w:val="00CF3C3A"/>
    <w:rsid w:val="00CF7BE2"/>
    <w:rsid w:val="00CF7FA4"/>
    <w:rsid w:val="00D00415"/>
    <w:rsid w:val="00D00AB8"/>
    <w:rsid w:val="00D00E41"/>
    <w:rsid w:val="00D01DBE"/>
    <w:rsid w:val="00D04B3F"/>
    <w:rsid w:val="00D05D8C"/>
    <w:rsid w:val="00D10A4D"/>
    <w:rsid w:val="00D10A90"/>
    <w:rsid w:val="00D12DD3"/>
    <w:rsid w:val="00D13F25"/>
    <w:rsid w:val="00D16748"/>
    <w:rsid w:val="00D16FA6"/>
    <w:rsid w:val="00D2062E"/>
    <w:rsid w:val="00D221D7"/>
    <w:rsid w:val="00D24630"/>
    <w:rsid w:val="00D25054"/>
    <w:rsid w:val="00D25761"/>
    <w:rsid w:val="00D27253"/>
    <w:rsid w:val="00D27D23"/>
    <w:rsid w:val="00D313E1"/>
    <w:rsid w:val="00D320BA"/>
    <w:rsid w:val="00D32458"/>
    <w:rsid w:val="00D34215"/>
    <w:rsid w:val="00D34302"/>
    <w:rsid w:val="00D3588A"/>
    <w:rsid w:val="00D35BF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AC9"/>
    <w:rsid w:val="00D735D8"/>
    <w:rsid w:val="00D736E2"/>
    <w:rsid w:val="00D7411B"/>
    <w:rsid w:val="00D76255"/>
    <w:rsid w:val="00D762D7"/>
    <w:rsid w:val="00D763D4"/>
    <w:rsid w:val="00D7656C"/>
    <w:rsid w:val="00D7663D"/>
    <w:rsid w:val="00D77060"/>
    <w:rsid w:val="00D774F3"/>
    <w:rsid w:val="00D77B97"/>
    <w:rsid w:val="00D77D43"/>
    <w:rsid w:val="00D802A8"/>
    <w:rsid w:val="00D81558"/>
    <w:rsid w:val="00D82714"/>
    <w:rsid w:val="00D82BD6"/>
    <w:rsid w:val="00D831DB"/>
    <w:rsid w:val="00D844B8"/>
    <w:rsid w:val="00D84932"/>
    <w:rsid w:val="00D85503"/>
    <w:rsid w:val="00D8723F"/>
    <w:rsid w:val="00D91468"/>
    <w:rsid w:val="00D927B0"/>
    <w:rsid w:val="00D927FD"/>
    <w:rsid w:val="00D93843"/>
    <w:rsid w:val="00D94134"/>
    <w:rsid w:val="00D95597"/>
    <w:rsid w:val="00D959DF"/>
    <w:rsid w:val="00D969AA"/>
    <w:rsid w:val="00D97FC3"/>
    <w:rsid w:val="00DA180D"/>
    <w:rsid w:val="00DA31CD"/>
    <w:rsid w:val="00DA4887"/>
    <w:rsid w:val="00DA53B2"/>
    <w:rsid w:val="00DA5661"/>
    <w:rsid w:val="00DA650B"/>
    <w:rsid w:val="00DA6D1C"/>
    <w:rsid w:val="00DA70EA"/>
    <w:rsid w:val="00DA7CE5"/>
    <w:rsid w:val="00DA7E76"/>
    <w:rsid w:val="00DB266C"/>
    <w:rsid w:val="00DB42D1"/>
    <w:rsid w:val="00DB4796"/>
    <w:rsid w:val="00DB4A0B"/>
    <w:rsid w:val="00DB5CFB"/>
    <w:rsid w:val="00DB603E"/>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716E"/>
    <w:rsid w:val="00DC75E6"/>
    <w:rsid w:val="00DD4105"/>
    <w:rsid w:val="00DD502C"/>
    <w:rsid w:val="00DD5F39"/>
    <w:rsid w:val="00DD655B"/>
    <w:rsid w:val="00DE0260"/>
    <w:rsid w:val="00DE0E20"/>
    <w:rsid w:val="00DE1A20"/>
    <w:rsid w:val="00DE296E"/>
    <w:rsid w:val="00DE2D02"/>
    <w:rsid w:val="00DE33A3"/>
    <w:rsid w:val="00DE5454"/>
    <w:rsid w:val="00DE595E"/>
    <w:rsid w:val="00DF058A"/>
    <w:rsid w:val="00DF1EBF"/>
    <w:rsid w:val="00DF215B"/>
    <w:rsid w:val="00DF2C08"/>
    <w:rsid w:val="00DF4286"/>
    <w:rsid w:val="00DF6B6D"/>
    <w:rsid w:val="00DF7E69"/>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2B0"/>
    <w:rsid w:val="00E3099D"/>
    <w:rsid w:val="00E3134C"/>
    <w:rsid w:val="00E3273E"/>
    <w:rsid w:val="00E32B41"/>
    <w:rsid w:val="00E33020"/>
    <w:rsid w:val="00E33F90"/>
    <w:rsid w:val="00E3464C"/>
    <w:rsid w:val="00E35CD0"/>
    <w:rsid w:val="00E365AF"/>
    <w:rsid w:val="00E3685C"/>
    <w:rsid w:val="00E37075"/>
    <w:rsid w:val="00E3784B"/>
    <w:rsid w:val="00E4233B"/>
    <w:rsid w:val="00E42B9B"/>
    <w:rsid w:val="00E432C5"/>
    <w:rsid w:val="00E441A5"/>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4DAD"/>
    <w:rsid w:val="00E6610F"/>
    <w:rsid w:val="00E66266"/>
    <w:rsid w:val="00E662D6"/>
    <w:rsid w:val="00E66397"/>
    <w:rsid w:val="00E6642C"/>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3220"/>
    <w:rsid w:val="00EC3C1A"/>
    <w:rsid w:val="00EC3C52"/>
    <w:rsid w:val="00EC44D5"/>
    <w:rsid w:val="00EC5BD1"/>
    <w:rsid w:val="00ED08A7"/>
    <w:rsid w:val="00ED0A84"/>
    <w:rsid w:val="00ED0FAC"/>
    <w:rsid w:val="00ED4F4A"/>
    <w:rsid w:val="00ED516E"/>
    <w:rsid w:val="00ED7B39"/>
    <w:rsid w:val="00ED7C3F"/>
    <w:rsid w:val="00EE1C88"/>
    <w:rsid w:val="00EE2874"/>
    <w:rsid w:val="00EE2914"/>
    <w:rsid w:val="00EE45DC"/>
    <w:rsid w:val="00EE567A"/>
    <w:rsid w:val="00EE68DE"/>
    <w:rsid w:val="00EE6A2A"/>
    <w:rsid w:val="00EE7C11"/>
    <w:rsid w:val="00EF054A"/>
    <w:rsid w:val="00EF08FC"/>
    <w:rsid w:val="00EF23AA"/>
    <w:rsid w:val="00EF2BCD"/>
    <w:rsid w:val="00EF31E8"/>
    <w:rsid w:val="00EF4980"/>
    <w:rsid w:val="00EF4B84"/>
    <w:rsid w:val="00EF535B"/>
    <w:rsid w:val="00EF5E6B"/>
    <w:rsid w:val="00EF646C"/>
    <w:rsid w:val="00EF7553"/>
    <w:rsid w:val="00EF77AD"/>
    <w:rsid w:val="00EF7D8B"/>
    <w:rsid w:val="00F0140E"/>
    <w:rsid w:val="00F031D3"/>
    <w:rsid w:val="00F03224"/>
    <w:rsid w:val="00F03C12"/>
    <w:rsid w:val="00F04CD9"/>
    <w:rsid w:val="00F0799C"/>
    <w:rsid w:val="00F10DD6"/>
    <w:rsid w:val="00F1186A"/>
    <w:rsid w:val="00F11F0C"/>
    <w:rsid w:val="00F11FA3"/>
    <w:rsid w:val="00F12DB9"/>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F1D"/>
    <w:rsid w:val="00F359EF"/>
    <w:rsid w:val="00F367DF"/>
    <w:rsid w:val="00F36C24"/>
    <w:rsid w:val="00F401E5"/>
    <w:rsid w:val="00F40998"/>
    <w:rsid w:val="00F41D1A"/>
    <w:rsid w:val="00F42DCB"/>
    <w:rsid w:val="00F42DF1"/>
    <w:rsid w:val="00F43D29"/>
    <w:rsid w:val="00F44888"/>
    <w:rsid w:val="00F45FE9"/>
    <w:rsid w:val="00F47051"/>
    <w:rsid w:val="00F47C45"/>
    <w:rsid w:val="00F510AA"/>
    <w:rsid w:val="00F51F06"/>
    <w:rsid w:val="00F52FCD"/>
    <w:rsid w:val="00F53603"/>
    <w:rsid w:val="00F5368D"/>
    <w:rsid w:val="00F53866"/>
    <w:rsid w:val="00F53A75"/>
    <w:rsid w:val="00F53B9F"/>
    <w:rsid w:val="00F53D99"/>
    <w:rsid w:val="00F53ED2"/>
    <w:rsid w:val="00F53FEA"/>
    <w:rsid w:val="00F5521F"/>
    <w:rsid w:val="00F60460"/>
    <w:rsid w:val="00F608B1"/>
    <w:rsid w:val="00F62084"/>
    <w:rsid w:val="00F622DB"/>
    <w:rsid w:val="00F62598"/>
    <w:rsid w:val="00F628A2"/>
    <w:rsid w:val="00F62DC6"/>
    <w:rsid w:val="00F636A0"/>
    <w:rsid w:val="00F64A78"/>
    <w:rsid w:val="00F663DF"/>
    <w:rsid w:val="00F702AD"/>
    <w:rsid w:val="00F7132D"/>
    <w:rsid w:val="00F7264F"/>
    <w:rsid w:val="00F7406D"/>
    <w:rsid w:val="00F75B1A"/>
    <w:rsid w:val="00F803F5"/>
    <w:rsid w:val="00F80686"/>
    <w:rsid w:val="00F83748"/>
    <w:rsid w:val="00F842F8"/>
    <w:rsid w:val="00F849E2"/>
    <w:rsid w:val="00F84A38"/>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48C7"/>
    <w:rsid w:val="00FB56B7"/>
    <w:rsid w:val="00FB5884"/>
    <w:rsid w:val="00FB7512"/>
    <w:rsid w:val="00FB7DFB"/>
    <w:rsid w:val="00FC0AFD"/>
    <w:rsid w:val="00FC10E5"/>
    <w:rsid w:val="00FC12D9"/>
    <w:rsid w:val="00FC218A"/>
    <w:rsid w:val="00FC2348"/>
    <w:rsid w:val="00FC28C5"/>
    <w:rsid w:val="00FC570B"/>
    <w:rsid w:val="00FC6D49"/>
    <w:rsid w:val="00FC6F12"/>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9FA4A5D-0D28-4ED6-ADD4-57E409BC3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34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lang w:eastAsia="en-GB"/>
    </w:rPr>
  </w:style>
  <w:style w:type="paragraph" w:styleId="ListNumber4">
    <w:name w:val="List Number 4"/>
    <w:basedOn w:val="Normal"/>
    <w:unhideWhenUsed/>
    <w:rsid w:val="00F03224"/>
    <w:pPr>
      <w:numPr>
        <w:numId w:val="3"/>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7"/>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10"/>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link w:val="ListParagraph"/>
    <w:uiPriority w:val="34"/>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4D2C0F35-054C-433E-9F13-E3AE1CBFD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886</Words>
  <Characters>4379</Characters>
  <Application>Microsoft Office Word</Application>
  <DocSecurity>0</DocSecurity>
  <Lines>130</Lines>
  <Paragraphs>89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 CTPClassification=CTP_IC:VisualMarkings=, CTPClassification=CTP_PUBLIC:VisualMarkings=, CTPClassification=CTP_NT, CTPClassification=CTP_IC</cp:keywords>
  <cp:lastModifiedBy>Zhou, Yuhan</cp:lastModifiedBy>
  <cp:revision>7</cp:revision>
  <cp:lastPrinted>2016-08-05T18:54:00Z</cp:lastPrinted>
  <dcterms:created xsi:type="dcterms:W3CDTF">2018-04-04T07:18:00Z</dcterms:created>
  <dcterms:modified xsi:type="dcterms:W3CDTF">2018-04-05T22:45:00Z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035e7b0a-1835-4429-926a-eb4581d77628</vt:lpwstr>
  </property>
  <property fmtid="{D5CDD505-2E9C-101B-9397-08002B2CF9AE}" pid="21" name="CTP_BU">
    <vt:lpwstr>NEXT GEN AND STANDARDS GROUP</vt:lpwstr>
  </property>
  <property fmtid="{D5CDD505-2E9C-101B-9397-08002B2CF9AE}" pid="22" name="CTP_TimeStamp">
    <vt:lpwstr>2018-04-05 22:45:23Z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CTP_IC</vt:lpwstr>
  </property>
</Properties>
</file>